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1EBB90" w14:textId="77777777" w:rsidR="003A50AC" w:rsidRPr="00DA524E" w:rsidRDefault="003A50AC" w:rsidP="003A50AC">
      <w:pPr>
        <w:ind w:firstLine="0"/>
        <w:jc w:val="center"/>
        <w:rPr>
          <w:snapToGrid w:val="0"/>
          <w:szCs w:val="24"/>
        </w:rPr>
      </w:pPr>
      <w:r w:rsidRPr="00DA524E">
        <w:rPr>
          <w:noProof/>
          <w:snapToGrid w:val="0"/>
          <w:szCs w:val="24"/>
          <w:lang w:eastAsia="ru-RU"/>
        </w:rPr>
        <w:drawing>
          <wp:inline distT="0" distB="0" distL="0" distR="0" wp14:anchorId="39B020C1" wp14:editId="34E56DE6">
            <wp:extent cx="2481580" cy="3267710"/>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1580" cy="3267710"/>
                    </a:xfrm>
                    <a:prstGeom prst="rect">
                      <a:avLst/>
                    </a:prstGeom>
                    <a:noFill/>
                  </pic:spPr>
                </pic:pic>
              </a:graphicData>
            </a:graphic>
          </wp:inline>
        </w:drawing>
      </w:r>
    </w:p>
    <w:p w14:paraId="6D0E514F" w14:textId="77777777" w:rsidR="003A50AC" w:rsidRPr="00DA524E" w:rsidRDefault="003A50AC" w:rsidP="003A50AC">
      <w:pPr>
        <w:ind w:firstLine="0"/>
        <w:jc w:val="center"/>
        <w:rPr>
          <w:snapToGrid w:val="0"/>
          <w:szCs w:val="24"/>
        </w:rPr>
      </w:pPr>
    </w:p>
    <w:p w14:paraId="59524746" w14:textId="77777777" w:rsidR="003A50AC" w:rsidRPr="00DA524E" w:rsidRDefault="003A50AC" w:rsidP="003A50AC">
      <w:pPr>
        <w:ind w:firstLine="0"/>
        <w:jc w:val="center"/>
        <w:rPr>
          <w:b/>
          <w:noProof/>
          <w:sz w:val="40"/>
          <w:szCs w:val="48"/>
        </w:rPr>
      </w:pPr>
      <w:r w:rsidRPr="00DA524E">
        <w:rPr>
          <w:b/>
          <w:noProof/>
          <w:sz w:val="40"/>
          <w:szCs w:val="48"/>
        </w:rPr>
        <w:t>Актуализация схемы теплоснабжения</w:t>
      </w:r>
    </w:p>
    <w:p w14:paraId="448520C5" w14:textId="77777777" w:rsidR="003A50AC" w:rsidRPr="00DA524E" w:rsidRDefault="003A50AC" w:rsidP="003A50AC">
      <w:pPr>
        <w:ind w:firstLine="0"/>
        <w:jc w:val="center"/>
        <w:rPr>
          <w:b/>
          <w:noProof/>
          <w:sz w:val="40"/>
          <w:szCs w:val="48"/>
        </w:rPr>
      </w:pPr>
      <w:r w:rsidRPr="00DA524E">
        <w:rPr>
          <w:b/>
          <w:noProof/>
          <w:sz w:val="40"/>
          <w:szCs w:val="48"/>
        </w:rPr>
        <w:t>городского округа</w:t>
      </w:r>
    </w:p>
    <w:p w14:paraId="42470553" w14:textId="77777777" w:rsidR="003A50AC" w:rsidRPr="00DA524E" w:rsidRDefault="003A50AC" w:rsidP="003A50AC">
      <w:pPr>
        <w:ind w:firstLine="0"/>
        <w:jc w:val="center"/>
        <w:rPr>
          <w:b/>
          <w:noProof/>
          <w:sz w:val="40"/>
          <w:szCs w:val="48"/>
        </w:rPr>
      </w:pPr>
      <w:r w:rsidRPr="00DA524E">
        <w:rPr>
          <w:b/>
          <w:noProof/>
          <w:sz w:val="40"/>
          <w:szCs w:val="48"/>
        </w:rPr>
        <w:t>город Жатай РС (Я)</w:t>
      </w:r>
    </w:p>
    <w:p w14:paraId="39A4203D" w14:textId="77777777" w:rsidR="003A50AC" w:rsidRPr="00DA524E" w:rsidRDefault="003A50AC" w:rsidP="003A50AC">
      <w:pPr>
        <w:ind w:firstLine="0"/>
        <w:jc w:val="center"/>
        <w:rPr>
          <w:b/>
          <w:noProof/>
          <w:sz w:val="28"/>
          <w:szCs w:val="28"/>
        </w:rPr>
      </w:pPr>
    </w:p>
    <w:p w14:paraId="68758AE4" w14:textId="77777777" w:rsidR="003A50AC" w:rsidRPr="00DA524E" w:rsidRDefault="003A50AC" w:rsidP="003A50AC">
      <w:pPr>
        <w:ind w:firstLine="0"/>
        <w:jc w:val="center"/>
        <w:rPr>
          <w:b/>
          <w:noProof/>
          <w:sz w:val="28"/>
          <w:szCs w:val="28"/>
        </w:rPr>
      </w:pPr>
    </w:p>
    <w:p w14:paraId="005E38A7" w14:textId="77777777" w:rsidR="003A50AC" w:rsidRPr="00DA524E" w:rsidRDefault="003A50AC" w:rsidP="003A50AC">
      <w:pPr>
        <w:ind w:firstLine="0"/>
        <w:jc w:val="center"/>
        <w:rPr>
          <w:b/>
          <w:noProof/>
          <w:sz w:val="40"/>
          <w:szCs w:val="48"/>
        </w:rPr>
      </w:pPr>
      <w:r w:rsidRPr="00DA524E">
        <w:rPr>
          <w:b/>
          <w:noProof/>
          <w:sz w:val="40"/>
          <w:szCs w:val="48"/>
        </w:rPr>
        <w:t>Обосновывающие материалы</w:t>
      </w:r>
    </w:p>
    <w:p w14:paraId="3364ED29" w14:textId="41EB0FF1" w:rsidR="00F5780A" w:rsidRPr="0062031A" w:rsidRDefault="00F5780A" w:rsidP="00F5780A">
      <w:pPr>
        <w:ind w:firstLine="0"/>
        <w:jc w:val="center"/>
        <w:rPr>
          <w:b/>
          <w:noProof/>
          <w:sz w:val="28"/>
          <w:szCs w:val="28"/>
        </w:rPr>
      </w:pPr>
    </w:p>
    <w:p w14:paraId="71CF666A" w14:textId="77777777" w:rsidR="00F5780A" w:rsidRPr="0062031A" w:rsidRDefault="00F5780A" w:rsidP="00F5780A">
      <w:pPr>
        <w:ind w:firstLine="0"/>
        <w:jc w:val="center"/>
        <w:rPr>
          <w:b/>
          <w:noProof/>
          <w:sz w:val="28"/>
          <w:szCs w:val="28"/>
        </w:rPr>
      </w:pPr>
    </w:p>
    <w:p w14:paraId="487287DE" w14:textId="5B0149BB" w:rsidR="00F5780A" w:rsidRPr="0062031A" w:rsidRDefault="00AD607D" w:rsidP="00F5780A">
      <w:pPr>
        <w:ind w:firstLine="0"/>
        <w:jc w:val="center"/>
        <w:rPr>
          <w:b/>
          <w:noProof/>
          <w:sz w:val="32"/>
          <w:szCs w:val="32"/>
        </w:rPr>
      </w:pPr>
      <w:r w:rsidRPr="0062031A">
        <w:rPr>
          <w:b/>
          <w:noProof/>
          <w:sz w:val="32"/>
          <w:szCs w:val="32"/>
        </w:rPr>
        <w:t>Глава 3</w:t>
      </w:r>
      <w:r w:rsidR="00F5780A" w:rsidRPr="0062031A">
        <w:rPr>
          <w:b/>
          <w:noProof/>
          <w:sz w:val="32"/>
          <w:szCs w:val="32"/>
        </w:rPr>
        <w:t xml:space="preserve">. </w:t>
      </w:r>
      <w:r w:rsidRPr="0062031A">
        <w:rPr>
          <w:b/>
          <w:noProof/>
          <w:sz w:val="32"/>
          <w:szCs w:val="32"/>
        </w:rPr>
        <w:t xml:space="preserve">Электронная модель системы теплоснабжения </w:t>
      </w:r>
      <w:r w:rsidR="003A50AC">
        <w:rPr>
          <w:b/>
          <w:noProof/>
          <w:sz w:val="32"/>
          <w:szCs w:val="32"/>
        </w:rPr>
        <w:t>поселения, городского округа, города федерального значения</w:t>
      </w:r>
    </w:p>
    <w:p w14:paraId="2E5CA993" w14:textId="33E23AC7" w:rsidR="00F5780A" w:rsidRPr="0062031A" w:rsidRDefault="00F5780A" w:rsidP="00F5780A">
      <w:pPr>
        <w:ind w:firstLine="0"/>
        <w:jc w:val="center"/>
        <w:rPr>
          <w:b/>
          <w:noProof/>
          <w:sz w:val="32"/>
          <w:szCs w:val="32"/>
        </w:rPr>
      </w:pPr>
    </w:p>
    <w:p w14:paraId="08F5BDFC" w14:textId="77777777" w:rsidR="00F5780A" w:rsidRPr="0062031A" w:rsidRDefault="00F5780A" w:rsidP="00F5780A">
      <w:pPr>
        <w:ind w:firstLine="0"/>
        <w:jc w:val="center"/>
        <w:rPr>
          <w:b/>
          <w:noProof/>
          <w:sz w:val="32"/>
          <w:szCs w:val="32"/>
        </w:rPr>
      </w:pPr>
    </w:p>
    <w:p w14:paraId="7680B0E9" w14:textId="77777777" w:rsidR="000E70ED" w:rsidRPr="0062031A" w:rsidRDefault="000E70ED" w:rsidP="00F14A24">
      <w:pPr>
        <w:spacing w:line="276" w:lineRule="auto"/>
        <w:ind w:left="-680"/>
        <w:jc w:val="center"/>
        <w:rPr>
          <w:b/>
          <w:noProof/>
          <w:sz w:val="48"/>
          <w:szCs w:val="48"/>
        </w:rPr>
        <w:sectPr w:rsidR="000E70ED" w:rsidRPr="0062031A" w:rsidSect="00917E27">
          <w:footerReference w:type="default" r:id="rId9"/>
          <w:headerReference w:type="first" r:id="rId10"/>
          <w:footerReference w:type="first" r:id="rId11"/>
          <w:type w:val="continuous"/>
          <w:pgSz w:w="11906" w:h="16838"/>
          <w:pgMar w:top="1134" w:right="850" w:bottom="1134" w:left="1701" w:header="284" w:footer="425" w:gutter="0"/>
          <w:cols w:space="708"/>
          <w:titlePg/>
          <w:docGrid w:linePitch="360"/>
        </w:sectPr>
      </w:pPr>
    </w:p>
    <w:p w14:paraId="6E3B595D" w14:textId="77777777" w:rsidR="00E14583" w:rsidRPr="00FE5242" w:rsidRDefault="00E14583" w:rsidP="00E14583">
      <w:pPr>
        <w:ind w:firstLine="29"/>
        <w:jc w:val="center"/>
        <w:rPr>
          <w:highlight w:val="yellow"/>
        </w:rPr>
      </w:pPr>
      <w:r w:rsidRPr="00733DD1">
        <w:rPr>
          <w:rFonts w:cs="Times New Roman"/>
          <w:b/>
          <w:bCs/>
          <w:sz w:val="24"/>
          <w:szCs w:val="24"/>
        </w:rPr>
        <w:lastRenderedPageBreak/>
        <w:t>МУНИЦИПАЛЬНОЕ УНИТАРНОЕ ПРЕДПРИЯТИЕ «ЖАТАЙТЕПЛОСЕТЬ» ГОРОДСКОГО ОКРУГА «ЖАТАЙ»</w:t>
      </w:r>
    </w:p>
    <w:tbl>
      <w:tblPr>
        <w:tblW w:w="5321" w:type="pct"/>
        <w:jc w:val="center"/>
        <w:tblLook w:val="0000" w:firstRow="0" w:lastRow="0" w:firstColumn="0" w:lastColumn="0" w:noHBand="0" w:noVBand="0"/>
      </w:tblPr>
      <w:tblGrid>
        <w:gridCol w:w="5245"/>
        <w:gridCol w:w="4711"/>
      </w:tblGrid>
      <w:tr w:rsidR="00E14583" w:rsidRPr="00CF530E" w14:paraId="10381833" w14:textId="77777777" w:rsidTr="00D81468">
        <w:trPr>
          <w:trHeight w:val="432"/>
          <w:jc w:val="center"/>
        </w:trPr>
        <w:tc>
          <w:tcPr>
            <w:tcW w:w="2634" w:type="pct"/>
            <w:vAlign w:val="center"/>
          </w:tcPr>
          <w:p w14:paraId="75E02D9B" w14:textId="77777777" w:rsidR="00E14583" w:rsidRPr="00CF530E" w:rsidRDefault="00E14583" w:rsidP="00D81468">
            <w:pPr>
              <w:widowControl w:val="0"/>
              <w:suppressAutoHyphens/>
              <w:ind w:left="454"/>
              <w:jc w:val="left"/>
              <w:rPr>
                <w:sz w:val="24"/>
                <w:szCs w:val="24"/>
              </w:rPr>
            </w:pPr>
          </w:p>
          <w:p w14:paraId="34429802" w14:textId="77777777" w:rsidR="00E14583" w:rsidRPr="00CF530E" w:rsidRDefault="00E14583" w:rsidP="00D81468">
            <w:pPr>
              <w:widowControl w:val="0"/>
              <w:suppressAutoHyphens/>
              <w:jc w:val="left"/>
              <w:rPr>
                <w:sz w:val="24"/>
                <w:szCs w:val="24"/>
              </w:rPr>
            </w:pPr>
            <w:r w:rsidRPr="00CF530E">
              <w:rPr>
                <w:sz w:val="24"/>
                <w:szCs w:val="24"/>
              </w:rPr>
              <w:t>УТВЕРЖДЕНО:</w:t>
            </w:r>
          </w:p>
          <w:p w14:paraId="79CE5293" w14:textId="77777777" w:rsidR="00E14583" w:rsidRPr="00CF530E" w:rsidRDefault="00E14583" w:rsidP="00D81468">
            <w:pPr>
              <w:widowControl w:val="0"/>
              <w:jc w:val="left"/>
              <w:rPr>
                <w:sz w:val="24"/>
                <w:szCs w:val="24"/>
              </w:rPr>
            </w:pPr>
            <w:r w:rsidRPr="00CF530E">
              <w:rPr>
                <w:sz w:val="24"/>
                <w:szCs w:val="24"/>
              </w:rPr>
              <w:t>Глава администрации</w:t>
            </w:r>
          </w:p>
          <w:p w14:paraId="7B42C709" w14:textId="77777777" w:rsidR="00E14583" w:rsidRPr="00CF530E" w:rsidRDefault="00E14583" w:rsidP="00D81468">
            <w:pPr>
              <w:widowControl w:val="0"/>
              <w:jc w:val="left"/>
              <w:rPr>
                <w:sz w:val="24"/>
                <w:szCs w:val="24"/>
              </w:rPr>
            </w:pPr>
            <w:r w:rsidRPr="00CF530E">
              <w:rPr>
                <w:sz w:val="24"/>
                <w:szCs w:val="24"/>
              </w:rPr>
              <w:t>Городского округа «</w:t>
            </w:r>
            <w:proofErr w:type="spellStart"/>
            <w:r w:rsidRPr="00CF530E">
              <w:rPr>
                <w:sz w:val="24"/>
                <w:szCs w:val="24"/>
              </w:rPr>
              <w:t>Жатай</w:t>
            </w:r>
            <w:proofErr w:type="spellEnd"/>
            <w:r w:rsidRPr="00CF530E">
              <w:rPr>
                <w:sz w:val="24"/>
                <w:szCs w:val="24"/>
              </w:rPr>
              <w:t>»</w:t>
            </w:r>
          </w:p>
          <w:p w14:paraId="4BDAAB5D" w14:textId="77777777" w:rsidR="00E14583" w:rsidRPr="00CF530E" w:rsidRDefault="00E14583" w:rsidP="00D81468">
            <w:pPr>
              <w:widowControl w:val="0"/>
              <w:ind w:left="454"/>
              <w:jc w:val="left"/>
              <w:rPr>
                <w:sz w:val="24"/>
                <w:szCs w:val="24"/>
              </w:rPr>
            </w:pPr>
          </w:p>
          <w:p w14:paraId="1EECFBCF" w14:textId="77777777" w:rsidR="00E14583" w:rsidRPr="00CF530E" w:rsidRDefault="00E14583" w:rsidP="00D81468">
            <w:pPr>
              <w:widowControl w:val="0"/>
              <w:ind w:left="454"/>
              <w:jc w:val="left"/>
              <w:rPr>
                <w:sz w:val="24"/>
                <w:szCs w:val="24"/>
              </w:rPr>
            </w:pPr>
          </w:p>
          <w:p w14:paraId="0484F2B2" w14:textId="77777777" w:rsidR="00E14583" w:rsidRPr="00CF530E" w:rsidRDefault="00E14583" w:rsidP="00D81468">
            <w:pPr>
              <w:widowControl w:val="0"/>
              <w:ind w:left="454"/>
              <w:jc w:val="left"/>
              <w:rPr>
                <w:sz w:val="24"/>
                <w:szCs w:val="24"/>
              </w:rPr>
            </w:pPr>
          </w:p>
          <w:p w14:paraId="7B5F3681" w14:textId="77777777" w:rsidR="00E14583" w:rsidRPr="00CF530E" w:rsidRDefault="00E14583" w:rsidP="00D81468">
            <w:pPr>
              <w:widowControl w:val="0"/>
              <w:suppressAutoHyphens/>
              <w:jc w:val="left"/>
              <w:rPr>
                <w:sz w:val="24"/>
                <w:szCs w:val="24"/>
              </w:rPr>
            </w:pPr>
            <w:r w:rsidRPr="00CF530E">
              <w:rPr>
                <w:sz w:val="24"/>
                <w:szCs w:val="24"/>
              </w:rPr>
              <w:t>_______________Е.Н. Исаева</w:t>
            </w:r>
          </w:p>
          <w:p w14:paraId="0EBAFAA3" w14:textId="77777777" w:rsidR="00E14583" w:rsidRPr="00CF530E" w:rsidRDefault="00E14583" w:rsidP="00D81468">
            <w:pPr>
              <w:widowControl w:val="0"/>
              <w:suppressAutoHyphens/>
              <w:ind w:left="454"/>
              <w:jc w:val="left"/>
              <w:rPr>
                <w:sz w:val="24"/>
                <w:szCs w:val="24"/>
              </w:rPr>
            </w:pPr>
          </w:p>
        </w:tc>
        <w:tc>
          <w:tcPr>
            <w:tcW w:w="2366" w:type="pct"/>
          </w:tcPr>
          <w:p w14:paraId="362DF7C9" w14:textId="77777777" w:rsidR="00E14583" w:rsidRPr="005E7AE8" w:rsidRDefault="00E14583" w:rsidP="00D81468">
            <w:pPr>
              <w:widowControl w:val="0"/>
              <w:suppressAutoHyphens/>
              <w:ind w:left="747"/>
              <w:rPr>
                <w:sz w:val="24"/>
                <w:szCs w:val="24"/>
              </w:rPr>
            </w:pPr>
          </w:p>
          <w:p w14:paraId="1C87B92E" w14:textId="77777777" w:rsidR="00E14583" w:rsidRPr="005E7AE8" w:rsidRDefault="00E14583" w:rsidP="00D81468">
            <w:pPr>
              <w:widowControl w:val="0"/>
              <w:suppressAutoHyphens/>
              <w:ind w:left="170"/>
              <w:rPr>
                <w:sz w:val="24"/>
                <w:szCs w:val="24"/>
              </w:rPr>
            </w:pPr>
            <w:r w:rsidRPr="005E7AE8">
              <w:rPr>
                <w:sz w:val="24"/>
                <w:szCs w:val="24"/>
              </w:rPr>
              <w:t>РАЗРАБОТАНО:</w:t>
            </w:r>
          </w:p>
          <w:p w14:paraId="1DD7E76A" w14:textId="77777777" w:rsidR="00E14583" w:rsidRPr="005E7AE8" w:rsidRDefault="00E14583" w:rsidP="00D81468">
            <w:pPr>
              <w:widowControl w:val="0"/>
              <w:suppressAutoHyphens/>
              <w:ind w:left="170"/>
              <w:rPr>
                <w:sz w:val="24"/>
                <w:szCs w:val="24"/>
              </w:rPr>
            </w:pPr>
            <w:r>
              <w:rPr>
                <w:sz w:val="24"/>
                <w:szCs w:val="24"/>
              </w:rPr>
              <w:t>Д</w:t>
            </w:r>
            <w:r w:rsidRPr="005E7AE8">
              <w:rPr>
                <w:sz w:val="24"/>
                <w:szCs w:val="24"/>
              </w:rPr>
              <w:t>иректор</w:t>
            </w:r>
          </w:p>
          <w:p w14:paraId="7ED58ED7" w14:textId="77777777" w:rsidR="00E14583" w:rsidRPr="005E7AE8" w:rsidRDefault="00E14583" w:rsidP="00D81468">
            <w:pPr>
              <w:widowControl w:val="0"/>
              <w:suppressAutoHyphens/>
              <w:ind w:left="170"/>
              <w:rPr>
                <w:sz w:val="24"/>
                <w:szCs w:val="24"/>
              </w:rPr>
            </w:pPr>
            <w:r>
              <w:rPr>
                <w:sz w:val="24"/>
                <w:szCs w:val="24"/>
              </w:rPr>
              <w:t>МУП</w:t>
            </w:r>
            <w:r w:rsidRPr="005E7AE8">
              <w:rPr>
                <w:sz w:val="24"/>
                <w:szCs w:val="24"/>
              </w:rPr>
              <w:t> «</w:t>
            </w:r>
            <w:r>
              <w:rPr>
                <w:sz w:val="24"/>
                <w:szCs w:val="24"/>
              </w:rPr>
              <w:t>ЖАТАЙТЕПЛОСЕТЬ</w:t>
            </w:r>
            <w:r w:rsidRPr="005E7AE8">
              <w:rPr>
                <w:sz w:val="24"/>
                <w:szCs w:val="24"/>
              </w:rPr>
              <w:t>»</w:t>
            </w:r>
          </w:p>
          <w:p w14:paraId="61D5DD4B" w14:textId="77777777" w:rsidR="00E14583" w:rsidRPr="005E7AE8" w:rsidRDefault="00E14583" w:rsidP="00D81468">
            <w:pPr>
              <w:widowControl w:val="0"/>
              <w:suppressAutoHyphens/>
              <w:ind w:left="747"/>
              <w:rPr>
                <w:sz w:val="24"/>
                <w:szCs w:val="24"/>
              </w:rPr>
            </w:pPr>
          </w:p>
          <w:p w14:paraId="64976494" w14:textId="77777777" w:rsidR="00E14583" w:rsidRPr="005E7AE8" w:rsidRDefault="00E14583" w:rsidP="00D81468">
            <w:pPr>
              <w:widowControl w:val="0"/>
              <w:suppressAutoHyphens/>
              <w:ind w:left="747"/>
              <w:rPr>
                <w:sz w:val="24"/>
                <w:szCs w:val="24"/>
              </w:rPr>
            </w:pPr>
          </w:p>
          <w:p w14:paraId="1EFA75E8" w14:textId="77777777" w:rsidR="00E14583" w:rsidRPr="005E7AE8" w:rsidRDefault="00E14583" w:rsidP="00D81468">
            <w:pPr>
              <w:widowControl w:val="0"/>
              <w:suppressAutoHyphens/>
              <w:ind w:left="747"/>
              <w:rPr>
                <w:sz w:val="24"/>
                <w:szCs w:val="24"/>
              </w:rPr>
            </w:pPr>
          </w:p>
          <w:p w14:paraId="098A0D97" w14:textId="77777777" w:rsidR="00E14583" w:rsidRPr="00CF530E" w:rsidRDefault="00E14583" w:rsidP="00D81468">
            <w:pPr>
              <w:widowControl w:val="0"/>
              <w:suppressAutoHyphens/>
              <w:ind w:left="747"/>
              <w:rPr>
                <w:sz w:val="24"/>
                <w:szCs w:val="24"/>
              </w:rPr>
            </w:pPr>
            <w:r w:rsidRPr="005E7AE8">
              <w:rPr>
                <w:sz w:val="24"/>
                <w:szCs w:val="24"/>
              </w:rPr>
              <w:t>_______________</w:t>
            </w:r>
            <w:r>
              <w:rPr>
                <w:sz w:val="24"/>
                <w:szCs w:val="24"/>
              </w:rPr>
              <w:t xml:space="preserve">Е.А. </w:t>
            </w:r>
            <w:proofErr w:type="spellStart"/>
            <w:r>
              <w:rPr>
                <w:sz w:val="24"/>
                <w:szCs w:val="24"/>
              </w:rPr>
              <w:t>Кискин</w:t>
            </w:r>
            <w:proofErr w:type="spellEnd"/>
          </w:p>
        </w:tc>
      </w:tr>
      <w:tr w:rsidR="00E14583" w:rsidRPr="00CF530E" w14:paraId="48F853A9" w14:textId="77777777" w:rsidTr="00D81468">
        <w:trPr>
          <w:trHeight w:val="85"/>
          <w:jc w:val="center"/>
        </w:trPr>
        <w:tc>
          <w:tcPr>
            <w:tcW w:w="2634" w:type="pct"/>
          </w:tcPr>
          <w:p w14:paraId="530514CC" w14:textId="77777777" w:rsidR="00E14583" w:rsidRPr="00CF530E" w:rsidRDefault="00E14583" w:rsidP="00D81468">
            <w:pPr>
              <w:widowControl w:val="0"/>
              <w:suppressAutoHyphens/>
              <w:rPr>
                <w:sz w:val="24"/>
                <w:szCs w:val="24"/>
              </w:rPr>
            </w:pPr>
            <w:r w:rsidRPr="00CF530E">
              <w:rPr>
                <w:sz w:val="24"/>
                <w:szCs w:val="24"/>
              </w:rPr>
              <w:t>«___» ________________202</w:t>
            </w:r>
            <w:r>
              <w:rPr>
                <w:sz w:val="24"/>
                <w:szCs w:val="24"/>
              </w:rPr>
              <w:t>6</w:t>
            </w:r>
            <w:r w:rsidRPr="00CF530E">
              <w:rPr>
                <w:sz w:val="24"/>
                <w:szCs w:val="24"/>
              </w:rPr>
              <w:t xml:space="preserve"> г.</w:t>
            </w:r>
          </w:p>
        </w:tc>
        <w:tc>
          <w:tcPr>
            <w:tcW w:w="2366" w:type="pct"/>
          </w:tcPr>
          <w:p w14:paraId="04FBBFC3" w14:textId="77777777" w:rsidR="00E14583" w:rsidRPr="00CF530E" w:rsidRDefault="00E14583" w:rsidP="00D81468">
            <w:pPr>
              <w:widowControl w:val="0"/>
              <w:suppressAutoHyphens/>
              <w:ind w:left="170"/>
              <w:rPr>
                <w:sz w:val="24"/>
                <w:szCs w:val="24"/>
              </w:rPr>
            </w:pPr>
            <w:r w:rsidRPr="005E7AE8">
              <w:rPr>
                <w:sz w:val="24"/>
                <w:szCs w:val="24"/>
              </w:rPr>
              <w:t>«___» ______________202</w:t>
            </w:r>
            <w:r>
              <w:rPr>
                <w:sz w:val="24"/>
                <w:szCs w:val="24"/>
              </w:rPr>
              <w:t>6</w:t>
            </w:r>
            <w:r w:rsidRPr="005E7AE8">
              <w:rPr>
                <w:sz w:val="24"/>
                <w:szCs w:val="24"/>
              </w:rPr>
              <w:t xml:space="preserve"> г.</w:t>
            </w:r>
          </w:p>
        </w:tc>
      </w:tr>
    </w:tbl>
    <w:p w14:paraId="41FA316C" w14:textId="77777777" w:rsidR="00C348C4" w:rsidRPr="0062031A" w:rsidRDefault="00C348C4" w:rsidP="00C348C4">
      <w:pPr>
        <w:widowControl w:val="0"/>
        <w:suppressAutoHyphens/>
      </w:pPr>
    </w:p>
    <w:p w14:paraId="1EA9F793" w14:textId="77777777" w:rsidR="003A50AC" w:rsidRPr="00606F5A" w:rsidRDefault="003A50AC" w:rsidP="003A50AC">
      <w:pPr>
        <w:ind w:firstLine="0"/>
        <w:jc w:val="center"/>
        <w:rPr>
          <w:b/>
          <w:noProof/>
          <w:sz w:val="40"/>
          <w:szCs w:val="48"/>
        </w:rPr>
      </w:pPr>
      <w:r w:rsidRPr="00606F5A">
        <w:rPr>
          <w:b/>
          <w:noProof/>
          <w:sz w:val="40"/>
          <w:szCs w:val="48"/>
        </w:rPr>
        <w:t>Актуализация схемы теплоснабжения</w:t>
      </w:r>
    </w:p>
    <w:p w14:paraId="798B7773" w14:textId="77777777" w:rsidR="003A50AC" w:rsidRPr="00606F5A" w:rsidRDefault="003A50AC" w:rsidP="003A50AC">
      <w:pPr>
        <w:ind w:firstLine="0"/>
        <w:jc w:val="center"/>
        <w:rPr>
          <w:b/>
          <w:noProof/>
          <w:sz w:val="40"/>
          <w:szCs w:val="48"/>
        </w:rPr>
      </w:pPr>
      <w:r w:rsidRPr="00606F5A">
        <w:rPr>
          <w:b/>
          <w:noProof/>
          <w:sz w:val="40"/>
          <w:szCs w:val="48"/>
        </w:rPr>
        <w:t>городского округа</w:t>
      </w:r>
    </w:p>
    <w:p w14:paraId="767267B1" w14:textId="77777777" w:rsidR="003A50AC" w:rsidRPr="00606F5A" w:rsidRDefault="003A50AC" w:rsidP="003A50AC">
      <w:pPr>
        <w:ind w:firstLine="0"/>
        <w:jc w:val="center"/>
        <w:rPr>
          <w:b/>
          <w:noProof/>
          <w:sz w:val="40"/>
          <w:szCs w:val="48"/>
        </w:rPr>
      </w:pPr>
      <w:r w:rsidRPr="00606F5A">
        <w:rPr>
          <w:b/>
          <w:noProof/>
          <w:sz w:val="40"/>
          <w:szCs w:val="48"/>
        </w:rPr>
        <w:t>город Жатай РС (Я)</w:t>
      </w:r>
    </w:p>
    <w:p w14:paraId="1E00E751" w14:textId="77777777" w:rsidR="003A50AC" w:rsidRPr="00606F5A" w:rsidRDefault="003A50AC" w:rsidP="003A50AC">
      <w:pPr>
        <w:ind w:firstLine="0"/>
        <w:jc w:val="center"/>
        <w:rPr>
          <w:b/>
          <w:noProof/>
          <w:sz w:val="40"/>
          <w:szCs w:val="48"/>
        </w:rPr>
      </w:pPr>
    </w:p>
    <w:p w14:paraId="23B6C533" w14:textId="77777777" w:rsidR="003A50AC" w:rsidRPr="00606F5A" w:rsidRDefault="003A50AC" w:rsidP="003A50AC">
      <w:pPr>
        <w:ind w:firstLine="0"/>
        <w:jc w:val="center"/>
        <w:rPr>
          <w:b/>
          <w:noProof/>
          <w:sz w:val="40"/>
          <w:szCs w:val="48"/>
        </w:rPr>
      </w:pPr>
    </w:p>
    <w:p w14:paraId="35B806E7" w14:textId="77777777" w:rsidR="003A50AC" w:rsidRPr="00F5780A" w:rsidRDefault="003A50AC" w:rsidP="003A50AC">
      <w:pPr>
        <w:ind w:firstLine="0"/>
        <w:jc w:val="center"/>
        <w:rPr>
          <w:b/>
          <w:noProof/>
          <w:sz w:val="28"/>
          <w:szCs w:val="28"/>
        </w:rPr>
      </w:pPr>
      <w:r w:rsidRPr="00606F5A">
        <w:rPr>
          <w:b/>
          <w:noProof/>
          <w:sz w:val="40"/>
          <w:szCs w:val="48"/>
        </w:rPr>
        <w:t>Обосновывающие материалы</w:t>
      </w:r>
    </w:p>
    <w:p w14:paraId="61D3F0C8" w14:textId="77777777" w:rsidR="00B56613" w:rsidRPr="0062031A" w:rsidRDefault="00B56613" w:rsidP="00B56613">
      <w:pPr>
        <w:ind w:firstLine="0"/>
        <w:jc w:val="center"/>
        <w:rPr>
          <w:b/>
          <w:noProof/>
          <w:sz w:val="28"/>
          <w:szCs w:val="28"/>
        </w:rPr>
      </w:pPr>
    </w:p>
    <w:p w14:paraId="1AC91D3F" w14:textId="77777777" w:rsidR="00B56613" w:rsidRPr="0062031A" w:rsidRDefault="00B56613" w:rsidP="00B56613">
      <w:pPr>
        <w:ind w:firstLine="0"/>
        <w:jc w:val="center"/>
        <w:rPr>
          <w:b/>
          <w:noProof/>
          <w:sz w:val="28"/>
          <w:szCs w:val="28"/>
        </w:rPr>
      </w:pPr>
    </w:p>
    <w:p w14:paraId="36A84AAD" w14:textId="47A2BF1B" w:rsidR="00AD607D" w:rsidRPr="0062031A" w:rsidRDefault="00AD607D" w:rsidP="00AD607D">
      <w:pPr>
        <w:ind w:firstLine="0"/>
        <w:jc w:val="center"/>
        <w:rPr>
          <w:b/>
          <w:noProof/>
          <w:sz w:val="32"/>
          <w:szCs w:val="32"/>
        </w:rPr>
      </w:pPr>
      <w:r w:rsidRPr="0062031A">
        <w:rPr>
          <w:b/>
          <w:noProof/>
          <w:sz w:val="32"/>
          <w:szCs w:val="32"/>
        </w:rPr>
        <w:t xml:space="preserve">Глава 3. Электронная модель системы теплоснабжения </w:t>
      </w:r>
      <w:r w:rsidR="00DB7C6F">
        <w:rPr>
          <w:b/>
          <w:noProof/>
          <w:sz w:val="32"/>
          <w:szCs w:val="32"/>
        </w:rPr>
        <w:t>поселения, городского округа, города федерального значения</w:t>
      </w:r>
    </w:p>
    <w:p w14:paraId="195D1326" w14:textId="3DA61C95" w:rsidR="00B56613" w:rsidRPr="0062031A" w:rsidRDefault="00B56613" w:rsidP="00296754">
      <w:pPr>
        <w:widowControl w:val="0"/>
        <w:suppressAutoHyphens/>
      </w:pPr>
    </w:p>
    <w:p w14:paraId="28A35194" w14:textId="77777777" w:rsidR="00B56613" w:rsidRPr="0062031A" w:rsidRDefault="00B56613" w:rsidP="00296754">
      <w:pPr>
        <w:widowControl w:val="0"/>
        <w:suppressAutoHyphens/>
        <w:sectPr w:rsidR="00B56613" w:rsidRPr="0062031A" w:rsidSect="000E70ED">
          <w:footerReference w:type="first" r:id="rId12"/>
          <w:pgSz w:w="11906" w:h="16838"/>
          <w:pgMar w:top="1134" w:right="850" w:bottom="1134" w:left="1701" w:header="284" w:footer="425" w:gutter="0"/>
          <w:cols w:space="708"/>
          <w:titlePg/>
          <w:docGrid w:linePitch="360"/>
        </w:sectPr>
      </w:pPr>
      <w:bookmarkStart w:id="0" w:name="_GoBack"/>
      <w:bookmarkEnd w:id="0"/>
    </w:p>
    <w:p w14:paraId="2F666025" w14:textId="626D5DD4" w:rsidR="00C348C4" w:rsidRPr="0062031A" w:rsidRDefault="00364B54" w:rsidP="00283DB0">
      <w:pPr>
        <w:pStyle w:val="a3"/>
      </w:pPr>
      <w:r w:rsidRPr="0062031A">
        <w:lastRenderedPageBreak/>
        <w:t>СОДЕРЖАНИЕ</w:t>
      </w:r>
    </w:p>
    <w:sdt>
      <w:sdtPr>
        <w:rPr>
          <w:rFonts w:ascii="Times New Roman" w:eastAsiaTheme="minorHAnsi" w:hAnsi="Times New Roman" w:cstheme="minorBidi"/>
          <w:color w:val="auto"/>
          <w:sz w:val="26"/>
          <w:szCs w:val="22"/>
          <w:lang w:eastAsia="en-US"/>
        </w:rPr>
        <w:id w:val="51588624"/>
        <w:docPartObj>
          <w:docPartGallery w:val="Table of Contents"/>
          <w:docPartUnique/>
        </w:docPartObj>
      </w:sdtPr>
      <w:sdtEndPr>
        <w:rPr>
          <w:b/>
          <w:bCs/>
        </w:rPr>
      </w:sdtEndPr>
      <w:sdtContent>
        <w:p w14:paraId="7A72DF1A" w14:textId="75DF7474" w:rsidR="002C395C" w:rsidRPr="0062031A" w:rsidRDefault="002C395C">
          <w:pPr>
            <w:pStyle w:val="af"/>
          </w:pPr>
        </w:p>
        <w:p w14:paraId="720C679F" w14:textId="610F8AB1" w:rsidR="00ED34AA" w:rsidRDefault="002C395C">
          <w:pPr>
            <w:pStyle w:val="11"/>
            <w:tabs>
              <w:tab w:val="right" w:leader="dot" w:pos="9345"/>
            </w:tabs>
            <w:rPr>
              <w:rFonts w:asciiTheme="minorHAnsi" w:eastAsiaTheme="minorEastAsia" w:hAnsiTheme="minorHAnsi"/>
              <w:noProof/>
              <w:sz w:val="22"/>
              <w:lang w:eastAsia="ru-RU"/>
            </w:rPr>
          </w:pPr>
          <w:r w:rsidRPr="0062031A">
            <w:fldChar w:fldCharType="begin"/>
          </w:r>
          <w:r w:rsidRPr="0062031A">
            <w:instrText xml:space="preserve"> TOC \o "1-3" \h \z \u </w:instrText>
          </w:r>
          <w:r w:rsidRPr="0062031A">
            <w:fldChar w:fldCharType="separate"/>
          </w:r>
          <w:hyperlink w:anchor="_Toc206931324" w:history="1">
            <w:r w:rsidR="00ED34AA" w:rsidRPr="001B4CC5">
              <w:rPr>
                <w:rStyle w:val="afd"/>
                <w:noProof/>
                <w:lang w:bidi="ru-RU"/>
              </w:rPr>
              <w:t>Состав документа</w:t>
            </w:r>
            <w:r w:rsidR="00ED34AA">
              <w:rPr>
                <w:noProof/>
                <w:webHidden/>
              </w:rPr>
              <w:tab/>
            </w:r>
            <w:r w:rsidR="00ED34AA">
              <w:rPr>
                <w:noProof/>
                <w:webHidden/>
              </w:rPr>
              <w:fldChar w:fldCharType="begin"/>
            </w:r>
            <w:r w:rsidR="00ED34AA">
              <w:rPr>
                <w:noProof/>
                <w:webHidden/>
              </w:rPr>
              <w:instrText xml:space="preserve"> PAGEREF _Toc206931324 \h </w:instrText>
            </w:r>
            <w:r w:rsidR="00ED34AA">
              <w:rPr>
                <w:noProof/>
                <w:webHidden/>
              </w:rPr>
            </w:r>
            <w:r w:rsidR="00ED34AA">
              <w:rPr>
                <w:noProof/>
                <w:webHidden/>
              </w:rPr>
              <w:fldChar w:fldCharType="separate"/>
            </w:r>
            <w:r w:rsidR="00810109">
              <w:rPr>
                <w:noProof/>
                <w:webHidden/>
              </w:rPr>
              <w:t>5</w:t>
            </w:r>
            <w:r w:rsidR="00ED34AA">
              <w:rPr>
                <w:noProof/>
                <w:webHidden/>
              </w:rPr>
              <w:fldChar w:fldCharType="end"/>
            </w:r>
          </w:hyperlink>
        </w:p>
        <w:p w14:paraId="60F0288F" w14:textId="624AAAA2" w:rsidR="00ED34AA" w:rsidRDefault="00081626">
          <w:pPr>
            <w:pStyle w:val="11"/>
            <w:tabs>
              <w:tab w:val="right" w:leader="dot" w:pos="9345"/>
            </w:tabs>
            <w:rPr>
              <w:rFonts w:asciiTheme="minorHAnsi" w:eastAsiaTheme="minorEastAsia" w:hAnsiTheme="minorHAnsi"/>
              <w:noProof/>
              <w:sz w:val="22"/>
              <w:lang w:eastAsia="ru-RU"/>
            </w:rPr>
          </w:pPr>
          <w:hyperlink w:anchor="_Toc206931325" w:history="1">
            <w:r w:rsidR="00ED34AA" w:rsidRPr="001B4CC5">
              <w:rPr>
                <w:rStyle w:val="afd"/>
                <w:noProof/>
                <w:lang w:bidi="ru-RU"/>
              </w:rPr>
              <w:t>Определения</w:t>
            </w:r>
            <w:r w:rsidR="00ED34AA">
              <w:rPr>
                <w:noProof/>
                <w:webHidden/>
              </w:rPr>
              <w:tab/>
            </w:r>
            <w:r w:rsidR="00ED34AA">
              <w:rPr>
                <w:noProof/>
                <w:webHidden/>
              </w:rPr>
              <w:fldChar w:fldCharType="begin"/>
            </w:r>
            <w:r w:rsidR="00ED34AA">
              <w:rPr>
                <w:noProof/>
                <w:webHidden/>
              </w:rPr>
              <w:instrText xml:space="preserve"> PAGEREF _Toc206931325 \h </w:instrText>
            </w:r>
            <w:r w:rsidR="00ED34AA">
              <w:rPr>
                <w:noProof/>
                <w:webHidden/>
              </w:rPr>
            </w:r>
            <w:r w:rsidR="00ED34AA">
              <w:rPr>
                <w:noProof/>
                <w:webHidden/>
              </w:rPr>
              <w:fldChar w:fldCharType="separate"/>
            </w:r>
            <w:r w:rsidR="00810109">
              <w:rPr>
                <w:noProof/>
                <w:webHidden/>
              </w:rPr>
              <w:t>6</w:t>
            </w:r>
            <w:r w:rsidR="00ED34AA">
              <w:rPr>
                <w:noProof/>
                <w:webHidden/>
              </w:rPr>
              <w:fldChar w:fldCharType="end"/>
            </w:r>
          </w:hyperlink>
        </w:p>
        <w:p w14:paraId="7850E211" w14:textId="1E3A5E51" w:rsidR="00ED34AA" w:rsidRDefault="00081626">
          <w:pPr>
            <w:pStyle w:val="11"/>
            <w:tabs>
              <w:tab w:val="right" w:leader="dot" w:pos="9345"/>
            </w:tabs>
            <w:rPr>
              <w:rFonts w:asciiTheme="minorHAnsi" w:eastAsiaTheme="minorEastAsia" w:hAnsiTheme="minorHAnsi"/>
              <w:noProof/>
              <w:sz w:val="22"/>
              <w:lang w:eastAsia="ru-RU"/>
            </w:rPr>
          </w:pPr>
          <w:hyperlink w:anchor="_Toc206931326" w:history="1">
            <w:r w:rsidR="00ED34AA" w:rsidRPr="001B4CC5">
              <w:rPr>
                <w:rStyle w:val="afd"/>
                <w:noProof/>
                <w:lang w:bidi="ru-RU"/>
              </w:rPr>
              <w:t>Перечень принятых обозначений</w:t>
            </w:r>
            <w:r w:rsidR="00ED34AA">
              <w:rPr>
                <w:noProof/>
                <w:webHidden/>
              </w:rPr>
              <w:tab/>
            </w:r>
            <w:r w:rsidR="00ED34AA">
              <w:rPr>
                <w:noProof/>
                <w:webHidden/>
              </w:rPr>
              <w:fldChar w:fldCharType="begin"/>
            </w:r>
            <w:r w:rsidR="00ED34AA">
              <w:rPr>
                <w:noProof/>
                <w:webHidden/>
              </w:rPr>
              <w:instrText xml:space="preserve"> PAGEREF _Toc206931326 \h </w:instrText>
            </w:r>
            <w:r w:rsidR="00ED34AA">
              <w:rPr>
                <w:noProof/>
                <w:webHidden/>
              </w:rPr>
            </w:r>
            <w:r w:rsidR="00ED34AA">
              <w:rPr>
                <w:noProof/>
                <w:webHidden/>
              </w:rPr>
              <w:fldChar w:fldCharType="separate"/>
            </w:r>
            <w:r w:rsidR="00810109">
              <w:rPr>
                <w:noProof/>
                <w:webHidden/>
              </w:rPr>
              <w:t>9</w:t>
            </w:r>
            <w:r w:rsidR="00ED34AA">
              <w:rPr>
                <w:noProof/>
                <w:webHidden/>
              </w:rPr>
              <w:fldChar w:fldCharType="end"/>
            </w:r>
          </w:hyperlink>
        </w:p>
        <w:p w14:paraId="51FDAA80" w14:textId="1BFE8FE1" w:rsidR="00ED34AA" w:rsidRDefault="00081626">
          <w:pPr>
            <w:pStyle w:val="11"/>
            <w:tabs>
              <w:tab w:val="right" w:leader="dot" w:pos="9345"/>
            </w:tabs>
            <w:rPr>
              <w:rFonts w:asciiTheme="minorHAnsi" w:eastAsiaTheme="minorEastAsia" w:hAnsiTheme="minorHAnsi"/>
              <w:noProof/>
              <w:sz w:val="22"/>
              <w:lang w:eastAsia="ru-RU"/>
            </w:rPr>
          </w:pPr>
          <w:hyperlink w:anchor="_Toc206931327" w:history="1">
            <w:r w:rsidR="00ED34AA" w:rsidRPr="001B4CC5">
              <w:rPr>
                <w:rStyle w:val="afd"/>
                <w:noProof/>
              </w:rPr>
              <w:t>ГЛАВА 3. СУЩЕСТВУЮЩЕЕ ПОЛОЖЕНИЕ В СФЕРЕ ПРОИЗВОДСТВА, ПЕРЕДАЧИ И ПОТРЕБЛЕНИЯ ТЕПЛОВОЙ ЭНЕРГИИ ДЛЯ ЦЕЛЕЙ ТЕПЛОСНАБЖЕНИЯ</w:t>
            </w:r>
            <w:r w:rsidR="00ED34AA">
              <w:rPr>
                <w:noProof/>
                <w:webHidden/>
              </w:rPr>
              <w:tab/>
            </w:r>
            <w:r w:rsidR="00ED34AA">
              <w:rPr>
                <w:noProof/>
                <w:webHidden/>
              </w:rPr>
              <w:fldChar w:fldCharType="begin"/>
            </w:r>
            <w:r w:rsidR="00ED34AA">
              <w:rPr>
                <w:noProof/>
                <w:webHidden/>
              </w:rPr>
              <w:instrText xml:space="preserve"> PAGEREF _Toc206931327 \h </w:instrText>
            </w:r>
            <w:r w:rsidR="00ED34AA">
              <w:rPr>
                <w:noProof/>
                <w:webHidden/>
              </w:rPr>
            </w:r>
            <w:r w:rsidR="00ED34AA">
              <w:rPr>
                <w:noProof/>
                <w:webHidden/>
              </w:rPr>
              <w:fldChar w:fldCharType="separate"/>
            </w:r>
            <w:r w:rsidR="00810109">
              <w:rPr>
                <w:noProof/>
                <w:webHidden/>
              </w:rPr>
              <w:t>10</w:t>
            </w:r>
            <w:r w:rsidR="00ED34AA">
              <w:rPr>
                <w:noProof/>
                <w:webHidden/>
              </w:rPr>
              <w:fldChar w:fldCharType="end"/>
            </w:r>
          </w:hyperlink>
        </w:p>
        <w:p w14:paraId="0B82C1F3" w14:textId="7E2D88A5" w:rsidR="00ED34AA" w:rsidRDefault="00081626">
          <w:pPr>
            <w:pStyle w:val="22"/>
            <w:tabs>
              <w:tab w:val="right" w:leader="dot" w:pos="9345"/>
            </w:tabs>
            <w:rPr>
              <w:rFonts w:asciiTheme="minorHAnsi" w:eastAsiaTheme="minorEastAsia" w:hAnsiTheme="minorHAnsi"/>
              <w:noProof/>
              <w:sz w:val="22"/>
              <w:lang w:eastAsia="ru-RU"/>
            </w:rPr>
          </w:pPr>
          <w:hyperlink w:anchor="_Toc206931328" w:history="1">
            <w:r w:rsidR="00ED34AA" w:rsidRPr="001B4CC5">
              <w:rPr>
                <w:rStyle w:val="afd"/>
                <w:noProof/>
              </w:rPr>
              <w:t>3.1.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топологическим описанием связности объектов</w:t>
            </w:r>
            <w:r w:rsidR="00ED34AA">
              <w:rPr>
                <w:noProof/>
                <w:webHidden/>
              </w:rPr>
              <w:tab/>
            </w:r>
            <w:r w:rsidR="00ED34AA">
              <w:rPr>
                <w:noProof/>
                <w:webHidden/>
              </w:rPr>
              <w:fldChar w:fldCharType="begin"/>
            </w:r>
            <w:r w:rsidR="00ED34AA">
              <w:rPr>
                <w:noProof/>
                <w:webHidden/>
              </w:rPr>
              <w:instrText xml:space="preserve"> PAGEREF _Toc206931328 \h </w:instrText>
            </w:r>
            <w:r w:rsidR="00ED34AA">
              <w:rPr>
                <w:noProof/>
                <w:webHidden/>
              </w:rPr>
            </w:r>
            <w:r w:rsidR="00ED34AA">
              <w:rPr>
                <w:noProof/>
                <w:webHidden/>
              </w:rPr>
              <w:fldChar w:fldCharType="separate"/>
            </w:r>
            <w:r w:rsidR="00810109">
              <w:rPr>
                <w:noProof/>
                <w:webHidden/>
              </w:rPr>
              <w:t>11</w:t>
            </w:r>
            <w:r w:rsidR="00ED34AA">
              <w:rPr>
                <w:noProof/>
                <w:webHidden/>
              </w:rPr>
              <w:fldChar w:fldCharType="end"/>
            </w:r>
          </w:hyperlink>
        </w:p>
        <w:p w14:paraId="32574BC3" w14:textId="36461150" w:rsidR="00ED34AA" w:rsidRDefault="00081626">
          <w:pPr>
            <w:pStyle w:val="22"/>
            <w:tabs>
              <w:tab w:val="right" w:leader="dot" w:pos="9345"/>
            </w:tabs>
            <w:rPr>
              <w:rFonts w:asciiTheme="minorHAnsi" w:eastAsiaTheme="minorEastAsia" w:hAnsiTheme="minorHAnsi"/>
              <w:noProof/>
              <w:sz w:val="22"/>
              <w:lang w:eastAsia="ru-RU"/>
            </w:rPr>
          </w:pPr>
          <w:hyperlink w:anchor="_Toc206931329" w:history="1">
            <w:r w:rsidR="00ED34AA" w:rsidRPr="001B4CC5">
              <w:rPr>
                <w:rStyle w:val="afd"/>
                <w:noProof/>
              </w:rPr>
              <w:t>3.2. Паспортизацию объектов системы теплоснабжения</w:t>
            </w:r>
            <w:r w:rsidR="00ED34AA">
              <w:rPr>
                <w:noProof/>
                <w:webHidden/>
              </w:rPr>
              <w:tab/>
            </w:r>
            <w:r w:rsidR="00ED34AA">
              <w:rPr>
                <w:noProof/>
                <w:webHidden/>
              </w:rPr>
              <w:fldChar w:fldCharType="begin"/>
            </w:r>
            <w:r w:rsidR="00ED34AA">
              <w:rPr>
                <w:noProof/>
                <w:webHidden/>
              </w:rPr>
              <w:instrText xml:space="preserve"> PAGEREF _Toc206931329 \h </w:instrText>
            </w:r>
            <w:r w:rsidR="00ED34AA">
              <w:rPr>
                <w:noProof/>
                <w:webHidden/>
              </w:rPr>
            </w:r>
            <w:r w:rsidR="00ED34AA">
              <w:rPr>
                <w:noProof/>
                <w:webHidden/>
              </w:rPr>
              <w:fldChar w:fldCharType="separate"/>
            </w:r>
            <w:r w:rsidR="00810109">
              <w:rPr>
                <w:noProof/>
                <w:webHidden/>
              </w:rPr>
              <w:t>12</w:t>
            </w:r>
            <w:r w:rsidR="00ED34AA">
              <w:rPr>
                <w:noProof/>
                <w:webHidden/>
              </w:rPr>
              <w:fldChar w:fldCharType="end"/>
            </w:r>
          </w:hyperlink>
        </w:p>
        <w:p w14:paraId="5A02526D" w14:textId="28C8EF42" w:rsidR="00ED34AA" w:rsidRDefault="00081626">
          <w:pPr>
            <w:pStyle w:val="22"/>
            <w:tabs>
              <w:tab w:val="right" w:leader="dot" w:pos="9345"/>
            </w:tabs>
            <w:rPr>
              <w:rFonts w:asciiTheme="minorHAnsi" w:eastAsiaTheme="minorEastAsia" w:hAnsiTheme="minorHAnsi"/>
              <w:noProof/>
              <w:sz w:val="22"/>
              <w:lang w:eastAsia="ru-RU"/>
            </w:rPr>
          </w:pPr>
          <w:hyperlink w:anchor="_Toc206931330" w:history="1">
            <w:r w:rsidR="00ED34AA" w:rsidRPr="001B4CC5">
              <w:rPr>
                <w:rStyle w:val="afd"/>
                <w:noProof/>
              </w:rPr>
              <w:t>3.3. Паспортизацию и описание расчетных единиц территориального деления, включая административное</w:t>
            </w:r>
            <w:r w:rsidR="00ED34AA">
              <w:rPr>
                <w:noProof/>
                <w:webHidden/>
              </w:rPr>
              <w:tab/>
            </w:r>
            <w:r w:rsidR="00ED34AA">
              <w:rPr>
                <w:noProof/>
                <w:webHidden/>
              </w:rPr>
              <w:fldChar w:fldCharType="begin"/>
            </w:r>
            <w:r w:rsidR="00ED34AA">
              <w:rPr>
                <w:noProof/>
                <w:webHidden/>
              </w:rPr>
              <w:instrText xml:space="preserve"> PAGEREF _Toc206931330 \h </w:instrText>
            </w:r>
            <w:r w:rsidR="00ED34AA">
              <w:rPr>
                <w:noProof/>
                <w:webHidden/>
              </w:rPr>
            </w:r>
            <w:r w:rsidR="00ED34AA">
              <w:rPr>
                <w:noProof/>
                <w:webHidden/>
              </w:rPr>
              <w:fldChar w:fldCharType="separate"/>
            </w:r>
            <w:r w:rsidR="00810109">
              <w:rPr>
                <w:noProof/>
                <w:webHidden/>
              </w:rPr>
              <w:t>17</w:t>
            </w:r>
            <w:r w:rsidR="00ED34AA">
              <w:rPr>
                <w:noProof/>
                <w:webHidden/>
              </w:rPr>
              <w:fldChar w:fldCharType="end"/>
            </w:r>
          </w:hyperlink>
        </w:p>
        <w:p w14:paraId="26211097" w14:textId="7D04C986" w:rsidR="00ED34AA" w:rsidRDefault="00081626">
          <w:pPr>
            <w:pStyle w:val="22"/>
            <w:tabs>
              <w:tab w:val="right" w:leader="dot" w:pos="9345"/>
            </w:tabs>
            <w:rPr>
              <w:rFonts w:asciiTheme="minorHAnsi" w:eastAsiaTheme="minorEastAsia" w:hAnsiTheme="minorHAnsi"/>
              <w:noProof/>
              <w:sz w:val="22"/>
              <w:lang w:eastAsia="ru-RU"/>
            </w:rPr>
          </w:pPr>
          <w:hyperlink w:anchor="_Toc206931331" w:history="1">
            <w:r w:rsidR="00ED34AA" w:rsidRPr="001B4CC5">
              <w:rPr>
                <w:rStyle w:val="afd"/>
                <w:noProof/>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ED34AA">
              <w:rPr>
                <w:noProof/>
                <w:webHidden/>
              </w:rPr>
              <w:tab/>
            </w:r>
            <w:r w:rsidR="00ED34AA">
              <w:rPr>
                <w:noProof/>
                <w:webHidden/>
              </w:rPr>
              <w:fldChar w:fldCharType="begin"/>
            </w:r>
            <w:r w:rsidR="00ED34AA">
              <w:rPr>
                <w:noProof/>
                <w:webHidden/>
              </w:rPr>
              <w:instrText xml:space="preserve"> PAGEREF _Toc206931331 \h </w:instrText>
            </w:r>
            <w:r w:rsidR="00ED34AA">
              <w:rPr>
                <w:noProof/>
                <w:webHidden/>
              </w:rPr>
            </w:r>
            <w:r w:rsidR="00ED34AA">
              <w:rPr>
                <w:noProof/>
                <w:webHidden/>
              </w:rPr>
              <w:fldChar w:fldCharType="separate"/>
            </w:r>
            <w:r w:rsidR="00810109">
              <w:rPr>
                <w:noProof/>
                <w:webHidden/>
              </w:rPr>
              <w:t>19</w:t>
            </w:r>
            <w:r w:rsidR="00ED34AA">
              <w:rPr>
                <w:noProof/>
                <w:webHidden/>
              </w:rPr>
              <w:fldChar w:fldCharType="end"/>
            </w:r>
          </w:hyperlink>
        </w:p>
        <w:p w14:paraId="5D864765" w14:textId="0612B322" w:rsidR="00ED34AA" w:rsidRDefault="00081626">
          <w:pPr>
            <w:pStyle w:val="22"/>
            <w:tabs>
              <w:tab w:val="right" w:leader="dot" w:pos="9345"/>
            </w:tabs>
            <w:rPr>
              <w:rFonts w:asciiTheme="minorHAnsi" w:eastAsiaTheme="minorEastAsia" w:hAnsiTheme="minorHAnsi"/>
              <w:noProof/>
              <w:sz w:val="22"/>
              <w:lang w:eastAsia="ru-RU"/>
            </w:rPr>
          </w:pPr>
          <w:hyperlink w:anchor="_Toc206931332" w:history="1">
            <w:r w:rsidR="00ED34AA" w:rsidRPr="001B4CC5">
              <w:rPr>
                <w:rStyle w:val="afd"/>
                <w:noProof/>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ED34AA">
              <w:rPr>
                <w:noProof/>
                <w:webHidden/>
              </w:rPr>
              <w:tab/>
            </w:r>
            <w:r w:rsidR="00ED34AA">
              <w:rPr>
                <w:noProof/>
                <w:webHidden/>
              </w:rPr>
              <w:fldChar w:fldCharType="begin"/>
            </w:r>
            <w:r w:rsidR="00ED34AA">
              <w:rPr>
                <w:noProof/>
                <w:webHidden/>
              </w:rPr>
              <w:instrText xml:space="preserve"> PAGEREF _Toc206931332 \h </w:instrText>
            </w:r>
            <w:r w:rsidR="00ED34AA">
              <w:rPr>
                <w:noProof/>
                <w:webHidden/>
              </w:rPr>
            </w:r>
            <w:r w:rsidR="00ED34AA">
              <w:rPr>
                <w:noProof/>
                <w:webHidden/>
              </w:rPr>
              <w:fldChar w:fldCharType="separate"/>
            </w:r>
            <w:r w:rsidR="00810109">
              <w:rPr>
                <w:noProof/>
                <w:webHidden/>
              </w:rPr>
              <w:t>20</w:t>
            </w:r>
            <w:r w:rsidR="00ED34AA">
              <w:rPr>
                <w:noProof/>
                <w:webHidden/>
              </w:rPr>
              <w:fldChar w:fldCharType="end"/>
            </w:r>
          </w:hyperlink>
        </w:p>
        <w:p w14:paraId="036DE608" w14:textId="34198682" w:rsidR="00ED34AA" w:rsidRDefault="00081626">
          <w:pPr>
            <w:pStyle w:val="22"/>
            <w:tabs>
              <w:tab w:val="right" w:leader="dot" w:pos="9345"/>
            </w:tabs>
            <w:rPr>
              <w:rFonts w:asciiTheme="minorHAnsi" w:eastAsiaTheme="minorEastAsia" w:hAnsiTheme="minorHAnsi"/>
              <w:noProof/>
              <w:sz w:val="22"/>
              <w:lang w:eastAsia="ru-RU"/>
            </w:rPr>
          </w:pPr>
          <w:hyperlink w:anchor="_Toc206931333" w:history="1">
            <w:r w:rsidR="00ED34AA" w:rsidRPr="001B4CC5">
              <w:rPr>
                <w:rStyle w:val="afd"/>
                <w:noProof/>
              </w:rPr>
              <w:t>3.6. Расчет балансов тепловой энергии по источникам тепловой энергии и по территориальному признаку</w:t>
            </w:r>
            <w:r w:rsidR="00ED34AA">
              <w:rPr>
                <w:noProof/>
                <w:webHidden/>
              </w:rPr>
              <w:tab/>
            </w:r>
            <w:r w:rsidR="00ED34AA">
              <w:rPr>
                <w:noProof/>
                <w:webHidden/>
              </w:rPr>
              <w:fldChar w:fldCharType="begin"/>
            </w:r>
            <w:r w:rsidR="00ED34AA">
              <w:rPr>
                <w:noProof/>
                <w:webHidden/>
              </w:rPr>
              <w:instrText xml:space="preserve"> PAGEREF _Toc206931333 \h </w:instrText>
            </w:r>
            <w:r w:rsidR="00ED34AA">
              <w:rPr>
                <w:noProof/>
                <w:webHidden/>
              </w:rPr>
            </w:r>
            <w:r w:rsidR="00ED34AA">
              <w:rPr>
                <w:noProof/>
                <w:webHidden/>
              </w:rPr>
              <w:fldChar w:fldCharType="separate"/>
            </w:r>
            <w:r w:rsidR="00810109">
              <w:rPr>
                <w:noProof/>
                <w:webHidden/>
              </w:rPr>
              <w:t>22</w:t>
            </w:r>
            <w:r w:rsidR="00ED34AA">
              <w:rPr>
                <w:noProof/>
                <w:webHidden/>
              </w:rPr>
              <w:fldChar w:fldCharType="end"/>
            </w:r>
          </w:hyperlink>
        </w:p>
        <w:p w14:paraId="2A1E6972" w14:textId="7B5EE09D" w:rsidR="00ED34AA" w:rsidRDefault="00081626">
          <w:pPr>
            <w:pStyle w:val="22"/>
            <w:tabs>
              <w:tab w:val="right" w:leader="dot" w:pos="9345"/>
            </w:tabs>
            <w:rPr>
              <w:rFonts w:asciiTheme="minorHAnsi" w:eastAsiaTheme="minorEastAsia" w:hAnsiTheme="minorHAnsi"/>
              <w:noProof/>
              <w:sz w:val="22"/>
              <w:lang w:eastAsia="ru-RU"/>
            </w:rPr>
          </w:pPr>
          <w:hyperlink w:anchor="_Toc206931334" w:history="1">
            <w:r w:rsidR="00ED34AA" w:rsidRPr="001B4CC5">
              <w:rPr>
                <w:rStyle w:val="afd"/>
                <w:noProof/>
              </w:rPr>
              <w:t>3.7. Расчет потерь тепловой энергии через изоляцию и с утечками теплоносителя</w:t>
            </w:r>
            <w:r w:rsidR="00ED34AA">
              <w:rPr>
                <w:noProof/>
                <w:webHidden/>
              </w:rPr>
              <w:tab/>
            </w:r>
            <w:r w:rsidR="00ED34AA">
              <w:rPr>
                <w:noProof/>
                <w:webHidden/>
              </w:rPr>
              <w:fldChar w:fldCharType="begin"/>
            </w:r>
            <w:r w:rsidR="00ED34AA">
              <w:rPr>
                <w:noProof/>
                <w:webHidden/>
              </w:rPr>
              <w:instrText xml:space="preserve"> PAGEREF _Toc206931334 \h </w:instrText>
            </w:r>
            <w:r w:rsidR="00ED34AA">
              <w:rPr>
                <w:noProof/>
                <w:webHidden/>
              </w:rPr>
            </w:r>
            <w:r w:rsidR="00ED34AA">
              <w:rPr>
                <w:noProof/>
                <w:webHidden/>
              </w:rPr>
              <w:fldChar w:fldCharType="separate"/>
            </w:r>
            <w:r w:rsidR="00810109">
              <w:rPr>
                <w:noProof/>
                <w:webHidden/>
              </w:rPr>
              <w:t>23</w:t>
            </w:r>
            <w:r w:rsidR="00ED34AA">
              <w:rPr>
                <w:noProof/>
                <w:webHidden/>
              </w:rPr>
              <w:fldChar w:fldCharType="end"/>
            </w:r>
          </w:hyperlink>
        </w:p>
        <w:p w14:paraId="6BBFF827" w14:textId="6AE710A1" w:rsidR="00ED34AA" w:rsidRDefault="00081626">
          <w:pPr>
            <w:pStyle w:val="22"/>
            <w:tabs>
              <w:tab w:val="right" w:leader="dot" w:pos="9345"/>
            </w:tabs>
            <w:rPr>
              <w:rFonts w:asciiTheme="minorHAnsi" w:eastAsiaTheme="minorEastAsia" w:hAnsiTheme="minorHAnsi"/>
              <w:noProof/>
              <w:sz w:val="22"/>
              <w:lang w:eastAsia="ru-RU"/>
            </w:rPr>
          </w:pPr>
          <w:hyperlink w:anchor="_Toc206931335" w:history="1">
            <w:r w:rsidR="00ED34AA" w:rsidRPr="001B4CC5">
              <w:rPr>
                <w:rStyle w:val="afd"/>
                <w:noProof/>
              </w:rPr>
              <w:t>3.8. Расчет показателей надежности теплоснабжения</w:t>
            </w:r>
            <w:r w:rsidR="00ED34AA">
              <w:rPr>
                <w:noProof/>
                <w:webHidden/>
              </w:rPr>
              <w:tab/>
            </w:r>
            <w:r w:rsidR="00ED34AA">
              <w:rPr>
                <w:noProof/>
                <w:webHidden/>
              </w:rPr>
              <w:fldChar w:fldCharType="begin"/>
            </w:r>
            <w:r w:rsidR="00ED34AA">
              <w:rPr>
                <w:noProof/>
                <w:webHidden/>
              </w:rPr>
              <w:instrText xml:space="preserve"> PAGEREF _Toc206931335 \h </w:instrText>
            </w:r>
            <w:r w:rsidR="00ED34AA">
              <w:rPr>
                <w:noProof/>
                <w:webHidden/>
              </w:rPr>
            </w:r>
            <w:r w:rsidR="00ED34AA">
              <w:rPr>
                <w:noProof/>
                <w:webHidden/>
              </w:rPr>
              <w:fldChar w:fldCharType="separate"/>
            </w:r>
            <w:r w:rsidR="00810109">
              <w:rPr>
                <w:noProof/>
                <w:webHidden/>
              </w:rPr>
              <w:t>24</w:t>
            </w:r>
            <w:r w:rsidR="00ED34AA">
              <w:rPr>
                <w:noProof/>
                <w:webHidden/>
              </w:rPr>
              <w:fldChar w:fldCharType="end"/>
            </w:r>
          </w:hyperlink>
        </w:p>
        <w:p w14:paraId="3E9FE3C8" w14:textId="6CE26A1D" w:rsidR="00ED34AA" w:rsidRDefault="00081626">
          <w:pPr>
            <w:pStyle w:val="22"/>
            <w:tabs>
              <w:tab w:val="right" w:leader="dot" w:pos="9345"/>
            </w:tabs>
            <w:rPr>
              <w:rFonts w:asciiTheme="minorHAnsi" w:eastAsiaTheme="minorEastAsia" w:hAnsiTheme="minorHAnsi"/>
              <w:noProof/>
              <w:sz w:val="22"/>
              <w:lang w:eastAsia="ru-RU"/>
            </w:rPr>
          </w:pPr>
          <w:hyperlink w:anchor="_Toc206931336" w:history="1">
            <w:r w:rsidR="00ED34AA" w:rsidRPr="001B4CC5">
              <w:rPr>
                <w:rStyle w:val="afd"/>
                <w:noProof/>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ED34AA">
              <w:rPr>
                <w:noProof/>
                <w:webHidden/>
              </w:rPr>
              <w:tab/>
            </w:r>
            <w:r w:rsidR="00ED34AA">
              <w:rPr>
                <w:noProof/>
                <w:webHidden/>
              </w:rPr>
              <w:fldChar w:fldCharType="begin"/>
            </w:r>
            <w:r w:rsidR="00ED34AA">
              <w:rPr>
                <w:noProof/>
                <w:webHidden/>
              </w:rPr>
              <w:instrText xml:space="preserve"> PAGEREF _Toc206931336 \h </w:instrText>
            </w:r>
            <w:r w:rsidR="00ED34AA">
              <w:rPr>
                <w:noProof/>
                <w:webHidden/>
              </w:rPr>
            </w:r>
            <w:r w:rsidR="00ED34AA">
              <w:rPr>
                <w:noProof/>
                <w:webHidden/>
              </w:rPr>
              <w:fldChar w:fldCharType="separate"/>
            </w:r>
            <w:r w:rsidR="00810109">
              <w:rPr>
                <w:noProof/>
                <w:webHidden/>
              </w:rPr>
              <w:t>24</w:t>
            </w:r>
            <w:r w:rsidR="00ED34AA">
              <w:rPr>
                <w:noProof/>
                <w:webHidden/>
              </w:rPr>
              <w:fldChar w:fldCharType="end"/>
            </w:r>
          </w:hyperlink>
        </w:p>
        <w:p w14:paraId="16F253FD" w14:textId="3DDB49DC" w:rsidR="00ED34AA" w:rsidRDefault="00081626">
          <w:pPr>
            <w:pStyle w:val="22"/>
            <w:tabs>
              <w:tab w:val="right" w:leader="dot" w:pos="9345"/>
            </w:tabs>
            <w:rPr>
              <w:rFonts w:asciiTheme="minorHAnsi" w:eastAsiaTheme="minorEastAsia" w:hAnsiTheme="minorHAnsi"/>
              <w:noProof/>
              <w:sz w:val="22"/>
              <w:lang w:eastAsia="ru-RU"/>
            </w:rPr>
          </w:pPr>
          <w:hyperlink w:anchor="_Toc206931337" w:history="1">
            <w:r w:rsidR="00ED34AA" w:rsidRPr="001B4CC5">
              <w:rPr>
                <w:rStyle w:val="afd"/>
                <w:noProof/>
              </w:rPr>
              <w:t>3.10. Сравнительные пьезометрические графики для разработки и анализа сценариев перспективного развития тепловых сетей</w:t>
            </w:r>
            <w:r w:rsidR="00ED34AA">
              <w:rPr>
                <w:noProof/>
                <w:webHidden/>
              </w:rPr>
              <w:tab/>
            </w:r>
            <w:r w:rsidR="00ED34AA">
              <w:rPr>
                <w:noProof/>
                <w:webHidden/>
              </w:rPr>
              <w:fldChar w:fldCharType="begin"/>
            </w:r>
            <w:r w:rsidR="00ED34AA">
              <w:rPr>
                <w:noProof/>
                <w:webHidden/>
              </w:rPr>
              <w:instrText xml:space="preserve"> PAGEREF _Toc206931337 \h </w:instrText>
            </w:r>
            <w:r w:rsidR="00ED34AA">
              <w:rPr>
                <w:noProof/>
                <w:webHidden/>
              </w:rPr>
            </w:r>
            <w:r w:rsidR="00ED34AA">
              <w:rPr>
                <w:noProof/>
                <w:webHidden/>
              </w:rPr>
              <w:fldChar w:fldCharType="separate"/>
            </w:r>
            <w:r w:rsidR="00810109">
              <w:rPr>
                <w:noProof/>
                <w:webHidden/>
              </w:rPr>
              <w:t>26</w:t>
            </w:r>
            <w:r w:rsidR="00ED34AA">
              <w:rPr>
                <w:noProof/>
                <w:webHidden/>
              </w:rPr>
              <w:fldChar w:fldCharType="end"/>
            </w:r>
          </w:hyperlink>
        </w:p>
        <w:p w14:paraId="084EDBC1" w14:textId="0F816500" w:rsidR="00364B54" w:rsidRPr="0062031A" w:rsidRDefault="002C395C">
          <w:pPr>
            <w:rPr>
              <w:b/>
              <w:bCs/>
            </w:rPr>
          </w:pPr>
          <w:r w:rsidRPr="0062031A">
            <w:rPr>
              <w:b/>
              <w:bCs/>
            </w:rPr>
            <w:fldChar w:fldCharType="end"/>
          </w:r>
        </w:p>
        <w:p w14:paraId="23E5E594" w14:textId="2DEA15B0" w:rsidR="002C395C" w:rsidRPr="0062031A" w:rsidRDefault="00081626" w:rsidP="00364B54">
          <w:pPr>
            <w:ind w:firstLine="0"/>
          </w:pPr>
        </w:p>
      </w:sdtContent>
    </w:sdt>
    <w:p w14:paraId="685DBFE9" w14:textId="77777777" w:rsidR="00364B54" w:rsidRPr="0062031A" w:rsidRDefault="00364B54">
      <w:pPr>
        <w:spacing w:after="160" w:line="259" w:lineRule="auto"/>
        <w:ind w:firstLine="0"/>
        <w:jc w:val="left"/>
        <w:sectPr w:rsidR="00364B54" w:rsidRPr="0062031A" w:rsidSect="0018680D">
          <w:footerReference w:type="first" r:id="rId13"/>
          <w:pgSz w:w="11906" w:h="16838"/>
          <w:pgMar w:top="1134" w:right="850" w:bottom="1134" w:left="1701" w:header="284" w:footer="425" w:gutter="0"/>
          <w:cols w:space="708"/>
          <w:titlePg/>
          <w:docGrid w:linePitch="360"/>
        </w:sectPr>
      </w:pPr>
    </w:p>
    <w:p w14:paraId="6462B8A3" w14:textId="77777777" w:rsidR="00FE5242" w:rsidRPr="0062031A" w:rsidRDefault="00FE5242" w:rsidP="00FE5242">
      <w:pPr>
        <w:pStyle w:val="0"/>
        <w:pageBreakBefore/>
        <w:spacing w:before="0"/>
      </w:pPr>
      <w:bookmarkStart w:id="1" w:name="_Toc139374356"/>
      <w:bookmarkStart w:id="2" w:name="_Toc206931324"/>
      <w:r w:rsidRPr="0062031A">
        <w:lastRenderedPageBreak/>
        <w:t>Состав документа</w:t>
      </w:r>
      <w:bookmarkEnd w:id="1"/>
      <w:bookmarkEnd w:id="2"/>
    </w:p>
    <w:p w14:paraId="3A523C34" w14:textId="77777777" w:rsidR="00FE5242" w:rsidRPr="0062031A" w:rsidRDefault="00FE5242" w:rsidP="00FE5242">
      <w:r w:rsidRPr="0062031A">
        <w:t>Обосновывающие материалы к схеме теплоснабжения, являющиеся ее неотъемлемой частью, включают следующие главы:</w:t>
      </w:r>
    </w:p>
    <w:tbl>
      <w:tblPr>
        <w:tblW w:w="5000" w:type="pct"/>
        <w:tblLook w:val="04A0" w:firstRow="1" w:lastRow="0" w:firstColumn="1" w:lastColumn="0" w:noHBand="0" w:noVBand="1"/>
      </w:tblPr>
      <w:tblGrid>
        <w:gridCol w:w="1401"/>
        <w:gridCol w:w="7954"/>
      </w:tblGrid>
      <w:tr w:rsidR="00C0647E" w:rsidRPr="00AC780B" w14:paraId="20D580A7" w14:textId="77777777" w:rsidTr="00C479C8">
        <w:trPr>
          <w:trHeight w:val="510"/>
        </w:trPr>
        <w:tc>
          <w:tcPr>
            <w:tcW w:w="749" w:type="pct"/>
            <w:shd w:val="clear" w:color="auto" w:fill="auto"/>
            <w:vAlign w:val="center"/>
            <w:hideMark/>
          </w:tcPr>
          <w:p w14:paraId="07579D79" w14:textId="77777777" w:rsidR="00C0647E" w:rsidRPr="00AC780B" w:rsidRDefault="00C0647E" w:rsidP="00C479C8">
            <w:pPr>
              <w:spacing w:line="240" w:lineRule="auto"/>
              <w:ind w:firstLine="0"/>
              <w:jc w:val="left"/>
              <w:rPr>
                <w:color w:val="000000"/>
                <w:szCs w:val="26"/>
              </w:rPr>
            </w:pPr>
            <w:bookmarkStart w:id="3" w:name="_Toc139374357"/>
            <w:r w:rsidRPr="00AC780B">
              <w:rPr>
                <w:color w:val="000000"/>
                <w:szCs w:val="26"/>
              </w:rPr>
              <w:t>Глава 1</w:t>
            </w:r>
          </w:p>
        </w:tc>
        <w:tc>
          <w:tcPr>
            <w:tcW w:w="4251" w:type="pct"/>
            <w:shd w:val="clear" w:color="auto" w:fill="auto"/>
            <w:vAlign w:val="center"/>
            <w:hideMark/>
          </w:tcPr>
          <w:p w14:paraId="4740ED1E" w14:textId="77777777" w:rsidR="00C0647E" w:rsidRPr="00AC780B" w:rsidRDefault="00C0647E" w:rsidP="00C479C8">
            <w:pPr>
              <w:spacing w:line="240" w:lineRule="auto"/>
              <w:ind w:firstLine="0"/>
              <w:rPr>
                <w:color w:val="000000"/>
                <w:szCs w:val="26"/>
              </w:rPr>
            </w:pPr>
            <w:bookmarkStart w:id="4" w:name="RANGE!B3"/>
            <w:r w:rsidRPr="00AC780B">
              <w:rPr>
                <w:color w:val="000000"/>
                <w:szCs w:val="26"/>
              </w:rPr>
              <w:t>«Существующее положение в сфере производства, передачи и потребления тепловой энергии для целей теплоснабжения»;</w:t>
            </w:r>
            <w:bookmarkEnd w:id="4"/>
          </w:p>
        </w:tc>
      </w:tr>
      <w:tr w:rsidR="00C0647E" w:rsidRPr="00AC780B" w14:paraId="664D74A4" w14:textId="77777777" w:rsidTr="00C479C8">
        <w:trPr>
          <w:trHeight w:val="510"/>
        </w:trPr>
        <w:tc>
          <w:tcPr>
            <w:tcW w:w="749" w:type="pct"/>
            <w:shd w:val="clear" w:color="auto" w:fill="auto"/>
            <w:vAlign w:val="center"/>
            <w:hideMark/>
          </w:tcPr>
          <w:p w14:paraId="39B53799" w14:textId="77777777" w:rsidR="00C0647E" w:rsidRPr="00AC780B" w:rsidRDefault="00C0647E" w:rsidP="00C479C8">
            <w:pPr>
              <w:spacing w:line="240" w:lineRule="auto"/>
              <w:ind w:firstLine="0"/>
              <w:jc w:val="left"/>
              <w:rPr>
                <w:color w:val="000000"/>
                <w:szCs w:val="26"/>
              </w:rPr>
            </w:pPr>
            <w:bookmarkStart w:id="5" w:name="_Hlk512241624" w:colFirst="1" w:colLast="1"/>
            <w:r w:rsidRPr="00AC780B">
              <w:rPr>
                <w:color w:val="000000"/>
                <w:szCs w:val="26"/>
              </w:rPr>
              <w:t>Глава 2</w:t>
            </w:r>
          </w:p>
        </w:tc>
        <w:tc>
          <w:tcPr>
            <w:tcW w:w="4251" w:type="pct"/>
            <w:shd w:val="clear" w:color="auto" w:fill="auto"/>
            <w:vAlign w:val="center"/>
            <w:hideMark/>
          </w:tcPr>
          <w:p w14:paraId="7822B382" w14:textId="77777777" w:rsidR="00C0647E" w:rsidRPr="00AC780B" w:rsidRDefault="00C0647E" w:rsidP="00C479C8">
            <w:pPr>
              <w:spacing w:line="240" w:lineRule="auto"/>
              <w:ind w:firstLine="0"/>
              <w:rPr>
                <w:color w:val="000000"/>
                <w:szCs w:val="26"/>
              </w:rPr>
            </w:pPr>
            <w:r w:rsidRPr="00AC780B">
              <w:rPr>
                <w:color w:val="000000"/>
                <w:szCs w:val="26"/>
              </w:rPr>
              <w:t>«Существующее и перспективное потребление тепловой энергии на цели теплоснабжения»;</w:t>
            </w:r>
          </w:p>
        </w:tc>
      </w:tr>
      <w:tr w:rsidR="00C0647E" w:rsidRPr="00AC780B" w14:paraId="1BAD7C55" w14:textId="77777777" w:rsidTr="00C479C8">
        <w:trPr>
          <w:trHeight w:val="510"/>
        </w:trPr>
        <w:tc>
          <w:tcPr>
            <w:tcW w:w="749" w:type="pct"/>
            <w:shd w:val="clear" w:color="auto" w:fill="auto"/>
            <w:vAlign w:val="center"/>
            <w:hideMark/>
          </w:tcPr>
          <w:p w14:paraId="44809F81" w14:textId="77777777" w:rsidR="00C0647E" w:rsidRPr="00AC780B" w:rsidRDefault="00C0647E" w:rsidP="00C479C8">
            <w:pPr>
              <w:spacing w:line="240" w:lineRule="auto"/>
              <w:ind w:firstLine="0"/>
              <w:jc w:val="left"/>
              <w:rPr>
                <w:color w:val="000000"/>
                <w:szCs w:val="26"/>
              </w:rPr>
            </w:pPr>
            <w:r w:rsidRPr="00AC780B">
              <w:rPr>
                <w:color w:val="000000"/>
                <w:szCs w:val="26"/>
              </w:rPr>
              <w:t>Глава 3</w:t>
            </w:r>
          </w:p>
        </w:tc>
        <w:tc>
          <w:tcPr>
            <w:tcW w:w="4251" w:type="pct"/>
            <w:shd w:val="clear" w:color="auto" w:fill="auto"/>
            <w:vAlign w:val="center"/>
            <w:hideMark/>
          </w:tcPr>
          <w:p w14:paraId="1573EF3C" w14:textId="77777777" w:rsidR="00C0647E" w:rsidRPr="00AC780B" w:rsidRDefault="00C0647E" w:rsidP="00C479C8">
            <w:pPr>
              <w:spacing w:line="240" w:lineRule="auto"/>
              <w:ind w:firstLine="0"/>
              <w:rPr>
                <w:color w:val="000000"/>
                <w:szCs w:val="26"/>
              </w:rPr>
            </w:pPr>
            <w:r w:rsidRPr="00AC780B">
              <w:rPr>
                <w:color w:val="000000"/>
                <w:szCs w:val="26"/>
              </w:rPr>
              <w:t>«Электронная модель системы теплоснабжения Городского округа Жатай»;</w:t>
            </w:r>
          </w:p>
        </w:tc>
      </w:tr>
      <w:tr w:rsidR="00C0647E" w:rsidRPr="00AC780B" w14:paraId="60004B79" w14:textId="77777777" w:rsidTr="00C479C8">
        <w:trPr>
          <w:trHeight w:val="510"/>
        </w:trPr>
        <w:tc>
          <w:tcPr>
            <w:tcW w:w="749" w:type="pct"/>
            <w:shd w:val="clear" w:color="auto" w:fill="auto"/>
            <w:vAlign w:val="center"/>
            <w:hideMark/>
          </w:tcPr>
          <w:p w14:paraId="698790CF" w14:textId="77777777" w:rsidR="00C0647E" w:rsidRPr="00AC780B" w:rsidRDefault="00C0647E" w:rsidP="00C479C8">
            <w:pPr>
              <w:spacing w:line="240" w:lineRule="auto"/>
              <w:ind w:firstLine="0"/>
              <w:jc w:val="left"/>
              <w:rPr>
                <w:color w:val="000000"/>
                <w:szCs w:val="26"/>
              </w:rPr>
            </w:pPr>
            <w:r w:rsidRPr="00AC780B">
              <w:rPr>
                <w:color w:val="000000"/>
                <w:szCs w:val="26"/>
              </w:rPr>
              <w:t>Глава 4</w:t>
            </w:r>
          </w:p>
        </w:tc>
        <w:tc>
          <w:tcPr>
            <w:tcW w:w="4251" w:type="pct"/>
            <w:shd w:val="clear" w:color="auto" w:fill="auto"/>
            <w:vAlign w:val="center"/>
            <w:hideMark/>
          </w:tcPr>
          <w:p w14:paraId="10CB3D6D" w14:textId="77777777" w:rsidR="00C0647E" w:rsidRPr="00AC780B" w:rsidRDefault="00C0647E" w:rsidP="00C479C8">
            <w:pPr>
              <w:spacing w:line="240" w:lineRule="auto"/>
              <w:ind w:firstLine="0"/>
              <w:rPr>
                <w:color w:val="000000"/>
                <w:szCs w:val="26"/>
              </w:rPr>
            </w:pPr>
            <w:r w:rsidRPr="00AC780B">
              <w:rPr>
                <w:color w:val="000000"/>
                <w:szCs w:val="26"/>
              </w:rPr>
              <w:t>«Существующее и перспективные балансы тепловой мощности источников тепловой энергии и тепловой нагрузки потребителей»;</w:t>
            </w:r>
          </w:p>
        </w:tc>
      </w:tr>
      <w:tr w:rsidR="00C0647E" w:rsidRPr="00AC780B" w14:paraId="650442B5" w14:textId="77777777" w:rsidTr="00C479C8">
        <w:trPr>
          <w:trHeight w:val="510"/>
        </w:trPr>
        <w:tc>
          <w:tcPr>
            <w:tcW w:w="749" w:type="pct"/>
            <w:shd w:val="clear" w:color="auto" w:fill="auto"/>
            <w:vAlign w:val="center"/>
            <w:hideMark/>
          </w:tcPr>
          <w:p w14:paraId="065C48BD" w14:textId="77777777" w:rsidR="00C0647E" w:rsidRPr="00AC780B" w:rsidRDefault="00C0647E" w:rsidP="00C479C8">
            <w:pPr>
              <w:spacing w:line="240" w:lineRule="auto"/>
              <w:ind w:firstLine="0"/>
              <w:jc w:val="left"/>
              <w:rPr>
                <w:color w:val="000000"/>
                <w:szCs w:val="26"/>
              </w:rPr>
            </w:pPr>
            <w:r w:rsidRPr="00AC780B">
              <w:rPr>
                <w:color w:val="000000"/>
                <w:szCs w:val="26"/>
              </w:rPr>
              <w:t>Глава 5</w:t>
            </w:r>
          </w:p>
        </w:tc>
        <w:tc>
          <w:tcPr>
            <w:tcW w:w="4251" w:type="pct"/>
            <w:shd w:val="clear" w:color="auto" w:fill="auto"/>
            <w:vAlign w:val="center"/>
            <w:hideMark/>
          </w:tcPr>
          <w:p w14:paraId="1D5F1DBB" w14:textId="77777777" w:rsidR="00C0647E" w:rsidRPr="00AC780B" w:rsidRDefault="00C0647E" w:rsidP="00C479C8">
            <w:pPr>
              <w:spacing w:line="240" w:lineRule="auto"/>
              <w:ind w:firstLine="0"/>
              <w:rPr>
                <w:color w:val="000000"/>
                <w:szCs w:val="26"/>
              </w:rPr>
            </w:pPr>
            <w:r w:rsidRPr="00AC780B">
              <w:rPr>
                <w:color w:val="000000"/>
                <w:szCs w:val="26"/>
              </w:rPr>
              <w:t>«Мастер-план развития систем теплоснабжения Городского округа Жатай»;</w:t>
            </w:r>
          </w:p>
        </w:tc>
      </w:tr>
      <w:tr w:rsidR="00C0647E" w:rsidRPr="00AC780B" w14:paraId="58E0D089" w14:textId="77777777" w:rsidTr="00C479C8">
        <w:trPr>
          <w:trHeight w:val="510"/>
        </w:trPr>
        <w:tc>
          <w:tcPr>
            <w:tcW w:w="749" w:type="pct"/>
            <w:shd w:val="clear" w:color="auto" w:fill="auto"/>
            <w:vAlign w:val="center"/>
            <w:hideMark/>
          </w:tcPr>
          <w:p w14:paraId="6F80074C" w14:textId="77777777" w:rsidR="00C0647E" w:rsidRPr="00AC780B" w:rsidRDefault="00C0647E" w:rsidP="00C479C8">
            <w:pPr>
              <w:spacing w:line="240" w:lineRule="auto"/>
              <w:ind w:firstLine="0"/>
              <w:jc w:val="left"/>
              <w:rPr>
                <w:color w:val="000000"/>
                <w:szCs w:val="26"/>
              </w:rPr>
            </w:pPr>
            <w:r w:rsidRPr="00AC780B">
              <w:rPr>
                <w:color w:val="000000"/>
                <w:szCs w:val="26"/>
              </w:rPr>
              <w:t>Глава 6</w:t>
            </w:r>
          </w:p>
        </w:tc>
        <w:tc>
          <w:tcPr>
            <w:tcW w:w="4251" w:type="pct"/>
            <w:shd w:val="clear" w:color="auto" w:fill="auto"/>
            <w:vAlign w:val="center"/>
            <w:hideMark/>
          </w:tcPr>
          <w:p w14:paraId="1DA4DDE1" w14:textId="77777777" w:rsidR="00C0647E" w:rsidRPr="00AC780B" w:rsidRDefault="00C0647E" w:rsidP="00C479C8">
            <w:pPr>
              <w:spacing w:line="240" w:lineRule="auto"/>
              <w:ind w:firstLine="0"/>
              <w:rPr>
                <w:color w:val="000000"/>
                <w:szCs w:val="26"/>
              </w:rPr>
            </w:pPr>
            <w:r w:rsidRPr="00AC780B">
              <w:rPr>
                <w:color w:val="000000"/>
                <w:szCs w:val="26"/>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C0647E" w:rsidRPr="00AC780B" w14:paraId="1B5F2553" w14:textId="77777777" w:rsidTr="00C479C8">
        <w:trPr>
          <w:trHeight w:val="510"/>
        </w:trPr>
        <w:tc>
          <w:tcPr>
            <w:tcW w:w="749" w:type="pct"/>
            <w:shd w:val="clear" w:color="auto" w:fill="auto"/>
            <w:vAlign w:val="center"/>
            <w:hideMark/>
          </w:tcPr>
          <w:p w14:paraId="43AD02C4" w14:textId="77777777" w:rsidR="00C0647E" w:rsidRPr="00AC780B" w:rsidRDefault="00C0647E" w:rsidP="00C479C8">
            <w:pPr>
              <w:spacing w:line="240" w:lineRule="auto"/>
              <w:ind w:firstLine="0"/>
              <w:jc w:val="left"/>
              <w:rPr>
                <w:color w:val="000000"/>
                <w:szCs w:val="26"/>
              </w:rPr>
            </w:pPr>
            <w:r w:rsidRPr="00AC780B">
              <w:rPr>
                <w:color w:val="000000"/>
                <w:szCs w:val="26"/>
              </w:rPr>
              <w:t>Глава 7</w:t>
            </w:r>
          </w:p>
        </w:tc>
        <w:tc>
          <w:tcPr>
            <w:tcW w:w="4251" w:type="pct"/>
            <w:shd w:val="clear" w:color="auto" w:fill="auto"/>
            <w:vAlign w:val="center"/>
            <w:hideMark/>
          </w:tcPr>
          <w:p w14:paraId="5F5001BA" w14:textId="77777777" w:rsidR="00C0647E" w:rsidRPr="00AC780B" w:rsidRDefault="00C0647E" w:rsidP="00C479C8">
            <w:pPr>
              <w:spacing w:line="240" w:lineRule="auto"/>
              <w:ind w:firstLine="0"/>
              <w:rPr>
                <w:color w:val="000000"/>
                <w:szCs w:val="26"/>
              </w:rPr>
            </w:pPr>
            <w:r w:rsidRPr="00AC780B">
              <w:rPr>
                <w:color w:val="000000"/>
                <w:szCs w:val="26"/>
              </w:rPr>
              <w:t>«Предложения по строительству, реконструкции, техническому перевооружению и (или) модернизации источников тепловой энергии»;</w:t>
            </w:r>
          </w:p>
        </w:tc>
      </w:tr>
      <w:tr w:rsidR="00C0647E" w:rsidRPr="00AC780B" w14:paraId="1D680C01" w14:textId="77777777" w:rsidTr="00C479C8">
        <w:trPr>
          <w:trHeight w:val="510"/>
        </w:trPr>
        <w:tc>
          <w:tcPr>
            <w:tcW w:w="749" w:type="pct"/>
            <w:shd w:val="clear" w:color="auto" w:fill="auto"/>
            <w:vAlign w:val="center"/>
            <w:hideMark/>
          </w:tcPr>
          <w:p w14:paraId="2C279215" w14:textId="77777777" w:rsidR="00C0647E" w:rsidRPr="00AC780B" w:rsidRDefault="00C0647E" w:rsidP="00C479C8">
            <w:pPr>
              <w:spacing w:line="240" w:lineRule="auto"/>
              <w:ind w:firstLine="0"/>
              <w:jc w:val="left"/>
              <w:rPr>
                <w:color w:val="000000"/>
                <w:szCs w:val="26"/>
              </w:rPr>
            </w:pPr>
            <w:r w:rsidRPr="00AC780B">
              <w:rPr>
                <w:color w:val="000000"/>
                <w:szCs w:val="26"/>
              </w:rPr>
              <w:t>Глава 8</w:t>
            </w:r>
          </w:p>
        </w:tc>
        <w:tc>
          <w:tcPr>
            <w:tcW w:w="4251" w:type="pct"/>
            <w:shd w:val="clear" w:color="auto" w:fill="auto"/>
            <w:vAlign w:val="center"/>
            <w:hideMark/>
          </w:tcPr>
          <w:p w14:paraId="051BFA90" w14:textId="77777777" w:rsidR="00C0647E" w:rsidRPr="00AC780B" w:rsidRDefault="00C0647E" w:rsidP="00C479C8">
            <w:pPr>
              <w:spacing w:line="240" w:lineRule="auto"/>
              <w:ind w:firstLine="0"/>
              <w:rPr>
                <w:color w:val="000000"/>
                <w:szCs w:val="26"/>
              </w:rPr>
            </w:pPr>
            <w:r w:rsidRPr="00AC780B">
              <w:rPr>
                <w:color w:val="000000"/>
                <w:szCs w:val="26"/>
              </w:rPr>
              <w:t>«Предложения по строительству, реконструкции и (или) модернизации тепловых сетей»;</w:t>
            </w:r>
          </w:p>
        </w:tc>
      </w:tr>
      <w:tr w:rsidR="00C0647E" w:rsidRPr="00AC780B" w14:paraId="17FFE73D" w14:textId="77777777" w:rsidTr="00C479C8">
        <w:trPr>
          <w:trHeight w:val="510"/>
        </w:trPr>
        <w:tc>
          <w:tcPr>
            <w:tcW w:w="749" w:type="pct"/>
            <w:shd w:val="clear" w:color="auto" w:fill="auto"/>
            <w:vAlign w:val="center"/>
            <w:hideMark/>
          </w:tcPr>
          <w:p w14:paraId="3BA143DA" w14:textId="77777777" w:rsidR="00C0647E" w:rsidRPr="00AC780B" w:rsidRDefault="00C0647E" w:rsidP="00C479C8">
            <w:pPr>
              <w:spacing w:line="240" w:lineRule="auto"/>
              <w:ind w:firstLine="0"/>
              <w:jc w:val="left"/>
              <w:rPr>
                <w:color w:val="000000"/>
                <w:szCs w:val="26"/>
              </w:rPr>
            </w:pPr>
            <w:r w:rsidRPr="00AC780B">
              <w:rPr>
                <w:color w:val="000000"/>
                <w:szCs w:val="26"/>
              </w:rPr>
              <w:t>Глава 9</w:t>
            </w:r>
          </w:p>
        </w:tc>
        <w:tc>
          <w:tcPr>
            <w:tcW w:w="4251" w:type="pct"/>
            <w:shd w:val="clear" w:color="auto" w:fill="auto"/>
            <w:vAlign w:val="center"/>
            <w:hideMark/>
          </w:tcPr>
          <w:p w14:paraId="34B4D298" w14:textId="77777777" w:rsidR="00C0647E" w:rsidRPr="00AC780B" w:rsidRDefault="00C0647E" w:rsidP="00C479C8">
            <w:pPr>
              <w:spacing w:line="240" w:lineRule="auto"/>
              <w:ind w:firstLine="0"/>
              <w:rPr>
                <w:color w:val="000000"/>
                <w:szCs w:val="26"/>
              </w:rPr>
            </w:pPr>
            <w:r w:rsidRPr="00AC780B">
              <w:rPr>
                <w:color w:val="000000"/>
                <w:szCs w:val="26"/>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C0647E" w:rsidRPr="00AC780B" w14:paraId="06F9908E" w14:textId="77777777" w:rsidTr="00C479C8">
        <w:trPr>
          <w:trHeight w:val="510"/>
        </w:trPr>
        <w:tc>
          <w:tcPr>
            <w:tcW w:w="749" w:type="pct"/>
            <w:shd w:val="clear" w:color="auto" w:fill="auto"/>
            <w:vAlign w:val="center"/>
            <w:hideMark/>
          </w:tcPr>
          <w:p w14:paraId="4F56D6B7" w14:textId="77777777" w:rsidR="00C0647E" w:rsidRPr="00AC780B" w:rsidRDefault="00C0647E" w:rsidP="00C479C8">
            <w:pPr>
              <w:spacing w:line="240" w:lineRule="auto"/>
              <w:ind w:firstLine="0"/>
              <w:jc w:val="left"/>
              <w:rPr>
                <w:color w:val="000000"/>
                <w:szCs w:val="26"/>
              </w:rPr>
            </w:pPr>
            <w:r w:rsidRPr="00AC780B">
              <w:rPr>
                <w:color w:val="000000"/>
                <w:szCs w:val="26"/>
              </w:rPr>
              <w:t>Глава 10</w:t>
            </w:r>
          </w:p>
        </w:tc>
        <w:tc>
          <w:tcPr>
            <w:tcW w:w="4251" w:type="pct"/>
            <w:shd w:val="clear" w:color="auto" w:fill="auto"/>
            <w:vAlign w:val="center"/>
            <w:hideMark/>
          </w:tcPr>
          <w:p w14:paraId="5178163A" w14:textId="77777777" w:rsidR="00C0647E" w:rsidRPr="00AC780B" w:rsidRDefault="00C0647E" w:rsidP="00C479C8">
            <w:pPr>
              <w:spacing w:line="240" w:lineRule="auto"/>
              <w:ind w:firstLine="0"/>
              <w:rPr>
                <w:color w:val="000000"/>
                <w:szCs w:val="26"/>
              </w:rPr>
            </w:pPr>
            <w:r w:rsidRPr="00AC780B">
              <w:rPr>
                <w:color w:val="000000"/>
                <w:szCs w:val="26"/>
              </w:rPr>
              <w:t>«Перспективные топливные балансы»;</w:t>
            </w:r>
          </w:p>
        </w:tc>
      </w:tr>
      <w:tr w:rsidR="00C0647E" w:rsidRPr="00AC780B" w14:paraId="0075E4D6" w14:textId="77777777" w:rsidTr="00C479C8">
        <w:trPr>
          <w:trHeight w:val="510"/>
        </w:trPr>
        <w:tc>
          <w:tcPr>
            <w:tcW w:w="749" w:type="pct"/>
            <w:shd w:val="clear" w:color="auto" w:fill="auto"/>
            <w:vAlign w:val="center"/>
            <w:hideMark/>
          </w:tcPr>
          <w:p w14:paraId="2F2B5720" w14:textId="77777777" w:rsidR="00C0647E" w:rsidRPr="00AC780B" w:rsidRDefault="00C0647E" w:rsidP="00C479C8">
            <w:pPr>
              <w:spacing w:line="240" w:lineRule="auto"/>
              <w:ind w:firstLine="0"/>
              <w:jc w:val="left"/>
              <w:rPr>
                <w:color w:val="000000"/>
                <w:szCs w:val="26"/>
              </w:rPr>
            </w:pPr>
            <w:r w:rsidRPr="00AC780B">
              <w:rPr>
                <w:color w:val="000000"/>
                <w:szCs w:val="26"/>
              </w:rPr>
              <w:t>Глава 11</w:t>
            </w:r>
          </w:p>
        </w:tc>
        <w:tc>
          <w:tcPr>
            <w:tcW w:w="4251" w:type="pct"/>
            <w:shd w:val="clear" w:color="auto" w:fill="auto"/>
            <w:vAlign w:val="center"/>
            <w:hideMark/>
          </w:tcPr>
          <w:p w14:paraId="2CBA41AA" w14:textId="77777777" w:rsidR="00C0647E" w:rsidRPr="00AC780B" w:rsidRDefault="00C0647E" w:rsidP="00C479C8">
            <w:pPr>
              <w:spacing w:line="240" w:lineRule="auto"/>
              <w:ind w:firstLine="0"/>
              <w:rPr>
                <w:color w:val="000000"/>
                <w:szCs w:val="26"/>
              </w:rPr>
            </w:pPr>
            <w:r w:rsidRPr="00AC780B">
              <w:rPr>
                <w:color w:val="000000"/>
                <w:szCs w:val="26"/>
              </w:rPr>
              <w:t>«Оценка надежности теплоснабжения»;</w:t>
            </w:r>
          </w:p>
        </w:tc>
      </w:tr>
      <w:tr w:rsidR="00C0647E" w:rsidRPr="00AC780B" w14:paraId="70C05237" w14:textId="77777777" w:rsidTr="00C479C8">
        <w:trPr>
          <w:trHeight w:val="510"/>
        </w:trPr>
        <w:tc>
          <w:tcPr>
            <w:tcW w:w="749" w:type="pct"/>
            <w:shd w:val="clear" w:color="auto" w:fill="auto"/>
            <w:vAlign w:val="center"/>
            <w:hideMark/>
          </w:tcPr>
          <w:p w14:paraId="45D8A38F" w14:textId="77777777" w:rsidR="00C0647E" w:rsidRPr="00AC780B" w:rsidRDefault="00C0647E" w:rsidP="00C479C8">
            <w:pPr>
              <w:spacing w:line="240" w:lineRule="auto"/>
              <w:ind w:firstLine="0"/>
              <w:jc w:val="left"/>
              <w:rPr>
                <w:color w:val="000000"/>
                <w:szCs w:val="26"/>
              </w:rPr>
            </w:pPr>
            <w:r w:rsidRPr="00AC780B">
              <w:rPr>
                <w:color w:val="000000"/>
                <w:szCs w:val="26"/>
              </w:rPr>
              <w:t>Глава 12</w:t>
            </w:r>
          </w:p>
        </w:tc>
        <w:tc>
          <w:tcPr>
            <w:tcW w:w="4251" w:type="pct"/>
            <w:shd w:val="clear" w:color="auto" w:fill="auto"/>
            <w:vAlign w:val="center"/>
            <w:hideMark/>
          </w:tcPr>
          <w:p w14:paraId="2307792C" w14:textId="77777777" w:rsidR="00C0647E" w:rsidRPr="00AC780B" w:rsidRDefault="00C0647E" w:rsidP="00C479C8">
            <w:pPr>
              <w:spacing w:line="240" w:lineRule="auto"/>
              <w:ind w:firstLine="0"/>
              <w:rPr>
                <w:color w:val="000000"/>
                <w:szCs w:val="26"/>
              </w:rPr>
            </w:pPr>
            <w:r w:rsidRPr="00AC780B">
              <w:rPr>
                <w:color w:val="000000"/>
                <w:szCs w:val="26"/>
              </w:rPr>
              <w:t>«Обоснование инвестиций в строительство, реконструкцию, техническое перевооружение и (или) модернизацию»;</w:t>
            </w:r>
          </w:p>
        </w:tc>
      </w:tr>
      <w:tr w:rsidR="00C0647E" w:rsidRPr="00AC780B" w14:paraId="7335CDD4" w14:textId="77777777" w:rsidTr="00C479C8">
        <w:trPr>
          <w:trHeight w:val="510"/>
        </w:trPr>
        <w:tc>
          <w:tcPr>
            <w:tcW w:w="749" w:type="pct"/>
            <w:shd w:val="clear" w:color="auto" w:fill="auto"/>
            <w:vAlign w:val="center"/>
            <w:hideMark/>
          </w:tcPr>
          <w:p w14:paraId="1D1F01E4" w14:textId="77777777" w:rsidR="00C0647E" w:rsidRPr="00AC780B" w:rsidRDefault="00C0647E" w:rsidP="00C479C8">
            <w:pPr>
              <w:spacing w:line="240" w:lineRule="auto"/>
              <w:ind w:firstLine="0"/>
              <w:jc w:val="left"/>
              <w:rPr>
                <w:color w:val="000000"/>
                <w:szCs w:val="26"/>
              </w:rPr>
            </w:pPr>
            <w:r w:rsidRPr="00AC780B">
              <w:rPr>
                <w:color w:val="000000"/>
                <w:szCs w:val="26"/>
              </w:rPr>
              <w:t>Глава 13</w:t>
            </w:r>
          </w:p>
        </w:tc>
        <w:tc>
          <w:tcPr>
            <w:tcW w:w="4251" w:type="pct"/>
            <w:shd w:val="clear" w:color="auto" w:fill="auto"/>
            <w:vAlign w:val="center"/>
            <w:hideMark/>
          </w:tcPr>
          <w:p w14:paraId="49984FAF" w14:textId="77777777" w:rsidR="00C0647E" w:rsidRPr="00AC780B" w:rsidRDefault="00C0647E" w:rsidP="00C479C8">
            <w:pPr>
              <w:spacing w:line="240" w:lineRule="auto"/>
              <w:ind w:firstLine="0"/>
              <w:rPr>
                <w:color w:val="000000"/>
                <w:szCs w:val="26"/>
              </w:rPr>
            </w:pPr>
            <w:r w:rsidRPr="00AC780B">
              <w:rPr>
                <w:color w:val="000000"/>
                <w:szCs w:val="26"/>
              </w:rPr>
              <w:t>«Индикаторы развития систем теплоснабжения Городского округа Жатай»;</w:t>
            </w:r>
          </w:p>
        </w:tc>
      </w:tr>
      <w:tr w:rsidR="00C0647E" w:rsidRPr="00AC780B" w14:paraId="6120CFB0" w14:textId="77777777" w:rsidTr="00C479C8">
        <w:trPr>
          <w:trHeight w:val="510"/>
        </w:trPr>
        <w:tc>
          <w:tcPr>
            <w:tcW w:w="749" w:type="pct"/>
            <w:shd w:val="clear" w:color="auto" w:fill="auto"/>
            <w:vAlign w:val="center"/>
            <w:hideMark/>
          </w:tcPr>
          <w:p w14:paraId="72263560" w14:textId="77777777" w:rsidR="00C0647E" w:rsidRPr="00AC780B" w:rsidRDefault="00C0647E" w:rsidP="00C479C8">
            <w:pPr>
              <w:spacing w:line="240" w:lineRule="auto"/>
              <w:ind w:firstLine="0"/>
              <w:jc w:val="left"/>
              <w:rPr>
                <w:color w:val="000000"/>
                <w:szCs w:val="26"/>
              </w:rPr>
            </w:pPr>
            <w:r w:rsidRPr="00AC780B">
              <w:rPr>
                <w:color w:val="000000"/>
                <w:szCs w:val="26"/>
              </w:rPr>
              <w:t>Глава 14</w:t>
            </w:r>
          </w:p>
        </w:tc>
        <w:tc>
          <w:tcPr>
            <w:tcW w:w="4251" w:type="pct"/>
            <w:shd w:val="clear" w:color="auto" w:fill="auto"/>
            <w:vAlign w:val="center"/>
            <w:hideMark/>
          </w:tcPr>
          <w:p w14:paraId="3EDA8B5A" w14:textId="77777777" w:rsidR="00C0647E" w:rsidRPr="00AC780B" w:rsidRDefault="00C0647E" w:rsidP="00C479C8">
            <w:pPr>
              <w:spacing w:line="240" w:lineRule="auto"/>
              <w:ind w:firstLine="0"/>
              <w:rPr>
                <w:color w:val="000000"/>
                <w:szCs w:val="26"/>
              </w:rPr>
            </w:pPr>
            <w:r w:rsidRPr="00AC780B">
              <w:rPr>
                <w:color w:val="000000"/>
                <w:szCs w:val="26"/>
              </w:rPr>
              <w:t>«Ценовые (тарифные) последствия»;</w:t>
            </w:r>
          </w:p>
        </w:tc>
      </w:tr>
      <w:tr w:rsidR="00C0647E" w:rsidRPr="00AC780B" w14:paraId="4D4EFF76" w14:textId="77777777" w:rsidTr="00C479C8">
        <w:trPr>
          <w:trHeight w:val="510"/>
        </w:trPr>
        <w:tc>
          <w:tcPr>
            <w:tcW w:w="749" w:type="pct"/>
            <w:shd w:val="clear" w:color="auto" w:fill="auto"/>
            <w:vAlign w:val="center"/>
            <w:hideMark/>
          </w:tcPr>
          <w:p w14:paraId="42CC8487" w14:textId="77777777" w:rsidR="00C0647E" w:rsidRPr="00AC780B" w:rsidRDefault="00C0647E" w:rsidP="00C479C8">
            <w:pPr>
              <w:spacing w:line="240" w:lineRule="auto"/>
              <w:ind w:firstLine="0"/>
              <w:jc w:val="left"/>
              <w:rPr>
                <w:color w:val="000000"/>
                <w:szCs w:val="26"/>
              </w:rPr>
            </w:pPr>
            <w:r w:rsidRPr="00AC780B">
              <w:rPr>
                <w:color w:val="000000"/>
                <w:szCs w:val="26"/>
              </w:rPr>
              <w:t>Глава 15</w:t>
            </w:r>
          </w:p>
        </w:tc>
        <w:tc>
          <w:tcPr>
            <w:tcW w:w="4251" w:type="pct"/>
            <w:shd w:val="clear" w:color="auto" w:fill="auto"/>
            <w:vAlign w:val="center"/>
            <w:hideMark/>
          </w:tcPr>
          <w:p w14:paraId="3B0516F8" w14:textId="77777777" w:rsidR="00C0647E" w:rsidRPr="00AC780B" w:rsidRDefault="00C0647E" w:rsidP="00C479C8">
            <w:pPr>
              <w:spacing w:line="240" w:lineRule="auto"/>
              <w:ind w:firstLine="0"/>
              <w:rPr>
                <w:color w:val="000000"/>
                <w:szCs w:val="26"/>
              </w:rPr>
            </w:pPr>
            <w:r w:rsidRPr="00AC780B">
              <w:rPr>
                <w:color w:val="000000"/>
                <w:szCs w:val="26"/>
              </w:rPr>
              <w:t>«Реестр единых теплоснабжающих организаций»;</w:t>
            </w:r>
          </w:p>
        </w:tc>
      </w:tr>
      <w:tr w:rsidR="00C0647E" w:rsidRPr="00AC780B" w14:paraId="7161A693" w14:textId="77777777" w:rsidTr="00C479C8">
        <w:trPr>
          <w:trHeight w:val="510"/>
        </w:trPr>
        <w:tc>
          <w:tcPr>
            <w:tcW w:w="749" w:type="pct"/>
            <w:shd w:val="clear" w:color="auto" w:fill="auto"/>
            <w:vAlign w:val="center"/>
            <w:hideMark/>
          </w:tcPr>
          <w:p w14:paraId="6AAB23C3" w14:textId="77777777" w:rsidR="00C0647E" w:rsidRPr="00AC780B" w:rsidRDefault="00C0647E" w:rsidP="00C479C8">
            <w:pPr>
              <w:spacing w:line="240" w:lineRule="auto"/>
              <w:ind w:firstLine="0"/>
              <w:jc w:val="left"/>
              <w:rPr>
                <w:color w:val="000000"/>
                <w:szCs w:val="26"/>
              </w:rPr>
            </w:pPr>
            <w:r w:rsidRPr="00AC780B">
              <w:rPr>
                <w:color w:val="000000"/>
                <w:szCs w:val="26"/>
              </w:rPr>
              <w:t>Глава 16</w:t>
            </w:r>
          </w:p>
        </w:tc>
        <w:tc>
          <w:tcPr>
            <w:tcW w:w="4251" w:type="pct"/>
            <w:shd w:val="clear" w:color="auto" w:fill="auto"/>
            <w:vAlign w:val="center"/>
            <w:hideMark/>
          </w:tcPr>
          <w:p w14:paraId="4287DE22" w14:textId="77777777" w:rsidR="00C0647E" w:rsidRPr="00AC780B" w:rsidRDefault="00C0647E" w:rsidP="00C479C8">
            <w:pPr>
              <w:spacing w:line="240" w:lineRule="auto"/>
              <w:ind w:firstLine="0"/>
              <w:rPr>
                <w:color w:val="000000"/>
                <w:szCs w:val="26"/>
              </w:rPr>
            </w:pPr>
            <w:r w:rsidRPr="00AC780B">
              <w:rPr>
                <w:color w:val="000000"/>
                <w:szCs w:val="26"/>
              </w:rPr>
              <w:t>«Реестр мероприятий схемы теплоснабжения»;</w:t>
            </w:r>
          </w:p>
        </w:tc>
      </w:tr>
      <w:tr w:rsidR="00C0647E" w:rsidRPr="00AC780B" w14:paraId="01A0633C" w14:textId="77777777" w:rsidTr="00C479C8">
        <w:trPr>
          <w:trHeight w:val="510"/>
        </w:trPr>
        <w:tc>
          <w:tcPr>
            <w:tcW w:w="749" w:type="pct"/>
            <w:shd w:val="clear" w:color="auto" w:fill="auto"/>
            <w:vAlign w:val="center"/>
            <w:hideMark/>
          </w:tcPr>
          <w:p w14:paraId="4A4048A4" w14:textId="77777777" w:rsidR="00C0647E" w:rsidRPr="00AC780B" w:rsidRDefault="00C0647E" w:rsidP="00C479C8">
            <w:pPr>
              <w:spacing w:line="240" w:lineRule="auto"/>
              <w:ind w:firstLine="0"/>
              <w:jc w:val="left"/>
              <w:rPr>
                <w:color w:val="000000"/>
                <w:szCs w:val="26"/>
              </w:rPr>
            </w:pPr>
            <w:r w:rsidRPr="00AC780B">
              <w:rPr>
                <w:color w:val="000000"/>
                <w:szCs w:val="26"/>
              </w:rPr>
              <w:t>Глава 17</w:t>
            </w:r>
          </w:p>
        </w:tc>
        <w:tc>
          <w:tcPr>
            <w:tcW w:w="4251" w:type="pct"/>
            <w:shd w:val="clear" w:color="auto" w:fill="auto"/>
            <w:vAlign w:val="center"/>
            <w:hideMark/>
          </w:tcPr>
          <w:p w14:paraId="1F2FA382" w14:textId="77777777" w:rsidR="00C0647E" w:rsidRPr="00AC780B" w:rsidRDefault="00C0647E" w:rsidP="00C479C8">
            <w:pPr>
              <w:spacing w:line="240" w:lineRule="auto"/>
              <w:ind w:firstLine="0"/>
              <w:rPr>
                <w:color w:val="000000"/>
                <w:szCs w:val="26"/>
              </w:rPr>
            </w:pPr>
            <w:r w:rsidRPr="00AC780B">
              <w:rPr>
                <w:color w:val="000000"/>
                <w:szCs w:val="26"/>
              </w:rPr>
              <w:t>«Замечания и предложения к проекту схемы теплоснабжения»;</w:t>
            </w:r>
          </w:p>
        </w:tc>
      </w:tr>
      <w:tr w:rsidR="00C0647E" w:rsidRPr="00AC780B" w14:paraId="04498CED" w14:textId="77777777" w:rsidTr="00C479C8">
        <w:trPr>
          <w:trHeight w:val="510"/>
        </w:trPr>
        <w:tc>
          <w:tcPr>
            <w:tcW w:w="749" w:type="pct"/>
            <w:vMerge w:val="restart"/>
            <w:shd w:val="clear" w:color="auto" w:fill="auto"/>
            <w:vAlign w:val="center"/>
            <w:hideMark/>
          </w:tcPr>
          <w:p w14:paraId="010BA056" w14:textId="77777777" w:rsidR="00C0647E" w:rsidRPr="00AC780B" w:rsidRDefault="00C0647E" w:rsidP="00C479C8">
            <w:pPr>
              <w:spacing w:line="240" w:lineRule="auto"/>
              <w:ind w:firstLine="0"/>
              <w:jc w:val="left"/>
              <w:rPr>
                <w:color w:val="000000"/>
                <w:szCs w:val="26"/>
              </w:rPr>
            </w:pPr>
            <w:r w:rsidRPr="00AC780B">
              <w:rPr>
                <w:color w:val="000000"/>
                <w:szCs w:val="26"/>
              </w:rPr>
              <w:t>Глава 18</w:t>
            </w:r>
          </w:p>
        </w:tc>
        <w:tc>
          <w:tcPr>
            <w:tcW w:w="4251" w:type="pct"/>
            <w:vMerge w:val="restart"/>
            <w:shd w:val="clear" w:color="auto" w:fill="auto"/>
            <w:vAlign w:val="center"/>
            <w:hideMark/>
          </w:tcPr>
          <w:p w14:paraId="3612A4D0" w14:textId="77777777" w:rsidR="00C0647E" w:rsidRPr="00AC780B" w:rsidRDefault="00C0647E" w:rsidP="00C479C8">
            <w:pPr>
              <w:spacing w:line="240" w:lineRule="auto"/>
              <w:ind w:firstLine="0"/>
              <w:rPr>
                <w:color w:val="000000"/>
                <w:szCs w:val="26"/>
              </w:rPr>
            </w:pPr>
            <w:r w:rsidRPr="00AC780B">
              <w:rPr>
                <w:color w:val="000000"/>
                <w:szCs w:val="26"/>
              </w:rPr>
              <w:t>«Сводный том изменений, выполненных в доработанной и (или) актуализированной схеме теплоснабжения»;</w:t>
            </w:r>
          </w:p>
        </w:tc>
      </w:tr>
      <w:tr w:rsidR="00C0647E" w:rsidRPr="00AC780B" w14:paraId="42EAC15D" w14:textId="77777777" w:rsidTr="00C479C8">
        <w:trPr>
          <w:trHeight w:val="510"/>
        </w:trPr>
        <w:tc>
          <w:tcPr>
            <w:tcW w:w="749" w:type="pct"/>
            <w:vMerge/>
            <w:vAlign w:val="center"/>
            <w:hideMark/>
          </w:tcPr>
          <w:p w14:paraId="14B024A9" w14:textId="77777777" w:rsidR="00C0647E" w:rsidRPr="00AC780B" w:rsidRDefault="00C0647E" w:rsidP="00C479C8">
            <w:pPr>
              <w:spacing w:line="240" w:lineRule="auto"/>
              <w:ind w:firstLine="0"/>
              <w:jc w:val="left"/>
              <w:rPr>
                <w:color w:val="000000"/>
                <w:szCs w:val="26"/>
              </w:rPr>
            </w:pPr>
          </w:p>
        </w:tc>
        <w:tc>
          <w:tcPr>
            <w:tcW w:w="4251" w:type="pct"/>
            <w:vMerge/>
            <w:vAlign w:val="center"/>
            <w:hideMark/>
          </w:tcPr>
          <w:p w14:paraId="447B2297" w14:textId="77777777" w:rsidR="00C0647E" w:rsidRPr="00AC780B" w:rsidRDefault="00C0647E" w:rsidP="00C479C8">
            <w:pPr>
              <w:spacing w:line="240" w:lineRule="auto"/>
              <w:ind w:firstLine="0"/>
              <w:rPr>
                <w:color w:val="000000"/>
                <w:szCs w:val="26"/>
              </w:rPr>
            </w:pPr>
          </w:p>
        </w:tc>
      </w:tr>
      <w:tr w:rsidR="00C0647E" w:rsidRPr="00AC780B" w14:paraId="6EBB9EC3" w14:textId="77777777" w:rsidTr="00C479C8">
        <w:trPr>
          <w:trHeight w:val="510"/>
        </w:trPr>
        <w:tc>
          <w:tcPr>
            <w:tcW w:w="749" w:type="pct"/>
            <w:vMerge/>
            <w:vAlign w:val="center"/>
            <w:hideMark/>
          </w:tcPr>
          <w:p w14:paraId="4308E3B4" w14:textId="77777777" w:rsidR="00C0647E" w:rsidRPr="00AC780B" w:rsidRDefault="00C0647E" w:rsidP="00C479C8">
            <w:pPr>
              <w:spacing w:line="240" w:lineRule="auto"/>
              <w:ind w:firstLine="0"/>
              <w:jc w:val="left"/>
              <w:rPr>
                <w:color w:val="000000"/>
                <w:szCs w:val="26"/>
              </w:rPr>
            </w:pPr>
          </w:p>
        </w:tc>
        <w:tc>
          <w:tcPr>
            <w:tcW w:w="4251" w:type="pct"/>
            <w:vMerge/>
            <w:vAlign w:val="center"/>
            <w:hideMark/>
          </w:tcPr>
          <w:p w14:paraId="47143ED7" w14:textId="77777777" w:rsidR="00C0647E" w:rsidRPr="00AC780B" w:rsidRDefault="00C0647E" w:rsidP="00C479C8">
            <w:pPr>
              <w:spacing w:line="240" w:lineRule="auto"/>
              <w:ind w:firstLine="0"/>
              <w:rPr>
                <w:color w:val="000000"/>
                <w:szCs w:val="26"/>
              </w:rPr>
            </w:pPr>
          </w:p>
        </w:tc>
      </w:tr>
      <w:tr w:rsidR="00C0647E" w:rsidRPr="00AC780B" w14:paraId="4F25A5A6" w14:textId="77777777" w:rsidTr="00C479C8">
        <w:trPr>
          <w:trHeight w:val="510"/>
        </w:trPr>
        <w:tc>
          <w:tcPr>
            <w:tcW w:w="749" w:type="pct"/>
            <w:vAlign w:val="center"/>
          </w:tcPr>
          <w:p w14:paraId="2EC684D2" w14:textId="77777777" w:rsidR="00C0647E" w:rsidRPr="00AC780B" w:rsidRDefault="00C0647E" w:rsidP="00C479C8">
            <w:pPr>
              <w:spacing w:line="240" w:lineRule="auto"/>
              <w:ind w:firstLine="0"/>
              <w:jc w:val="left"/>
              <w:rPr>
                <w:color w:val="000000"/>
                <w:szCs w:val="26"/>
              </w:rPr>
            </w:pPr>
            <w:r w:rsidRPr="00AC780B">
              <w:rPr>
                <w:color w:val="000000"/>
                <w:szCs w:val="26"/>
              </w:rPr>
              <w:t>Глава 19</w:t>
            </w:r>
          </w:p>
        </w:tc>
        <w:tc>
          <w:tcPr>
            <w:tcW w:w="4251" w:type="pct"/>
            <w:vAlign w:val="center"/>
          </w:tcPr>
          <w:p w14:paraId="10E22803" w14:textId="77777777" w:rsidR="00C0647E" w:rsidRPr="00AC780B" w:rsidRDefault="00C0647E" w:rsidP="00C479C8">
            <w:pPr>
              <w:spacing w:line="240" w:lineRule="auto"/>
              <w:ind w:firstLine="0"/>
              <w:rPr>
                <w:color w:val="000000"/>
                <w:szCs w:val="26"/>
              </w:rPr>
            </w:pPr>
            <w:r w:rsidRPr="00AC780B">
              <w:rPr>
                <w:color w:val="000000"/>
                <w:szCs w:val="26"/>
              </w:rPr>
              <w:t>«Оценка экологической безопасности теплоснабжения»</w:t>
            </w:r>
          </w:p>
        </w:tc>
      </w:tr>
    </w:tbl>
    <w:p w14:paraId="56BE025C" w14:textId="0BD1DE3A" w:rsidR="00FE5242" w:rsidRPr="0062031A" w:rsidRDefault="00FE5242" w:rsidP="00FE5242">
      <w:pPr>
        <w:pStyle w:val="0"/>
        <w:spacing w:before="0"/>
      </w:pPr>
      <w:bookmarkStart w:id="6" w:name="_Toc206931325"/>
      <w:bookmarkEnd w:id="5"/>
      <w:r w:rsidRPr="0062031A">
        <w:lastRenderedPageBreak/>
        <w:t>Определения</w:t>
      </w:r>
      <w:bookmarkEnd w:id="3"/>
      <w:bookmarkEnd w:id="6"/>
    </w:p>
    <w:p w14:paraId="526D65E0" w14:textId="77777777" w:rsidR="00FE5242" w:rsidRPr="0062031A" w:rsidRDefault="00FE5242" w:rsidP="00FE5242">
      <w:r w:rsidRPr="0062031A">
        <w:t>В настоящей работе применяются следующие термины с соответствующими определениями:</w:t>
      </w:r>
    </w:p>
    <w:p w14:paraId="49EA3624" w14:textId="77777777" w:rsidR="00FE5242" w:rsidRPr="0062031A" w:rsidRDefault="00FE5242" w:rsidP="00FE5242">
      <w:pPr>
        <w:pStyle w:val="aff"/>
        <w:spacing w:before="0" w:after="120"/>
        <w:jc w:val="left"/>
      </w:pPr>
      <w:r w:rsidRPr="0062031A">
        <w:t>Термины и определения</w:t>
      </w:r>
    </w:p>
    <w:tbl>
      <w:tblPr>
        <w:tblW w:w="5000" w:type="pct"/>
        <w:tblLook w:val="04A0" w:firstRow="1" w:lastRow="0" w:firstColumn="1" w:lastColumn="0" w:noHBand="0" w:noVBand="1"/>
      </w:tblPr>
      <w:tblGrid>
        <w:gridCol w:w="2617"/>
        <w:gridCol w:w="6728"/>
      </w:tblGrid>
      <w:tr w:rsidR="00FE5242" w:rsidRPr="0062031A" w14:paraId="658B00CF" w14:textId="77777777" w:rsidTr="00FE5242">
        <w:trPr>
          <w:cantSplit/>
          <w:trHeight w:val="20"/>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996A6" w14:textId="77777777" w:rsidR="00FE5242" w:rsidRPr="0062031A" w:rsidRDefault="00FE5242" w:rsidP="00F242DB">
            <w:pPr>
              <w:spacing w:line="240" w:lineRule="auto"/>
              <w:ind w:firstLine="0"/>
              <w:jc w:val="center"/>
              <w:rPr>
                <w:b/>
                <w:bCs/>
                <w:color w:val="000000"/>
                <w:sz w:val="22"/>
              </w:rPr>
            </w:pPr>
            <w:r w:rsidRPr="0062031A">
              <w:rPr>
                <w:b/>
                <w:bCs/>
                <w:color w:val="000000"/>
                <w:sz w:val="22"/>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7A8543E7" w14:textId="77777777" w:rsidR="00FE5242" w:rsidRPr="0062031A" w:rsidRDefault="00FE5242" w:rsidP="00F242DB">
            <w:pPr>
              <w:spacing w:line="240" w:lineRule="auto"/>
              <w:ind w:firstLine="0"/>
              <w:jc w:val="center"/>
              <w:rPr>
                <w:b/>
                <w:bCs/>
                <w:color w:val="000000"/>
                <w:sz w:val="22"/>
              </w:rPr>
            </w:pPr>
            <w:r w:rsidRPr="0062031A">
              <w:rPr>
                <w:b/>
                <w:bCs/>
                <w:color w:val="000000"/>
                <w:sz w:val="22"/>
              </w:rPr>
              <w:t>Определения</w:t>
            </w:r>
          </w:p>
        </w:tc>
      </w:tr>
      <w:tr w:rsidR="00FE5242" w:rsidRPr="0062031A" w14:paraId="4EB886BA"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0AAE3D6" w14:textId="77777777" w:rsidR="00FE5242" w:rsidRPr="0062031A" w:rsidRDefault="00FE5242" w:rsidP="00F242DB">
            <w:pPr>
              <w:spacing w:line="240" w:lineRule="auto"/>
              <w:ind w:firstLine="0"/>
              <w:jc w:val="left"/>
              <w:rPr>
                <w:color w:val="000000"/>
                <w:sz w:val="22"/>
              </w:rPr>
            </w:pPr>
            <w:r w:rsidRPr="0062031A">
              <w:rPr>
                <w:color w:val="000000"/>
                <w:sz w:val="22"/>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56F34C07"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Обеспечение потребителей тепловой энергии, теплоносителем, в том числе поддержание мощности</w:t>
            </w:r>
          </w:p>
        </w:tc>
      </w:tr>
      <w:tr w:rsidR="00FE5242" w:rsidRPr="0062031A" w14:paraId="53B4834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81573C6" w14:textId="77777777" w:rsidR="00FE5242" w:rsidRPr="0062031A" w:rsidRDefault="00FE5242" w:rsidP="00F242DB">
            <w:pPr>
              <w:spacing w:line="240" w:lineRule="auto"/>
              <w:ind w:firstLine="0"/>
              <w:jc w:val="left"/>
              <w:rPr>
                <w:color w:val="000000"/>
                <w:sz w:val="22"/>
              </w:rPr>
            </w:pPr>
            <w:r w:rsidRPr="0062031A">
              <w:rPr>
                <w:color w:val="000000"/>
                <w:sz w:val="22"/>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A07437B"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Совокупность источников тепловой энергии и теплопотребляющих установок, технологически соединенных тепловыми сетями</w:t>
            </w:r>
          </w:p>
        </w:tc>
      </w:tr>
      <w:tr w:rsidR="00FE5242" w:rsidRPr="0062031A" w14:paraId="7D64ECC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1CFA1B" w14:textId="77777777" w:rsidR="00FE5242" w:rsidRPr="0062031A" w:rsidRDefault="00FE5242" w:rsidP="00F242DB">
            <w:pPr>
              <w:spacing w:line="240" w:lineRule="auto"/>
              <w:ind w:firstLine="0"/>
              <w:jc w:val="left"/>
              <w:rPr>
                <w:color w:val="000000"/>
                <w:sz w:val="22"/>
              </w:rPr>
            </w:pPr>
            <w:r w:rsidRPr="0062031A">
              <w:rPr>
                <w:color w:val="000000"/>
                <w:sz w:val="22"/>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5B3CA4F"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Устройство, предназначенное для производства тепловой энергии</w:t>
            </w:r>
          </w:p>
        </w:tc>
      </w:tr>
      <w:tr w:rsidR="00FE5242" w:rsidRPr="0062031A" w14:paraId="012841D9"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3DC4AFD" w14:textId="77777777" w:rsidR="00FE5242" w:rsidRPr="0062031A" w:rsidRDefault="00FE5242" w:rsidP="00F242DB">
            <w:pPr>
              <w:spacing w:line="240" w:lineRule="auto"/>
              <w:ind w:firstLine="0"/>
              <w:jc w:val="left"/>
              <w:rPr>
                <w:color w:val="000000"/>
                <w:sz w:val="22"/>
              </w:rPr>
            </w:pPr>
            <w:r w:rsidRPr="0062031A">
              <w:rPr>
                <w:color w:val="000000"/>
                <w:sz w:val="22"/>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5535847B"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FE5242" w:rsidRPr="0062031A" w14:paraId="5FDB641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072C92C" w14:textId="77777777" w:rsidR="00FE5242" w:rsidRPr="0062031A" w:rsidRDefault="00FE5242" w:rsidP="00F242DB">
            <w:pPr>
              <w:spacing w:line="240" w:lineRule="auto"/>
              <w:ind w:firstLine="0"/>
              <w:jc w:val="left"/>
              <w:rPr>
                <w:color w:val="000000"/>
                <w:sz w:val="22"/>
              </w:rPr>
            </w:pPr>
            <w:r w:rsidRPr="0062031A">
              <w:rPr>
                <w:color w:val="000000"/>
                <w:sz w:val="22"/>
              </w:rPr>
              <w:t>Тепловая мощность (далее — мощность)</w:t>
            </w:r>
          </w:p>
        </w:tc>
        <w:tc>
          <w:tcPr>
            <w:tcW w:w="3600" w:type="pct"/>
            <w:tcBorders>
              <w:top w:val="nil"/>
              <w:left w:val="nil"/>
              <w:bottom w:val="single" w:sz="4" w:space="0" w:color="auto"/>
              <w:right w:val="single" w:sz="4" w:space="0" w:color="auto"/>
            </w:tcBorders>
            <w:shd w:val="clear" w:color="auto" w:fill="auto"/>
            <w:vAlign w:val="center"/>
            <w:hideMark/>
          </w:tcPr>
          <w:p w14:paraId="4E9C5E53"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Количество тепловой энергии, которое может быть произведено и (или) передано по тепловым сетям за единицу времени</w:t>
            </w:r>
          </w:p>
        </w:tc>
      </w:tr>
      <w:tr w:rsidR="00FE5242" w:rsidRPr="0062031A" w14:paraId="09416C1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E9C8279" w14:textId="77777777" w:rsidR="00FE5242" w:rsidRPr="0062031A" w:rsidRDefault="00FE5242" w:rsidP="00F242DB">
            <w:pPr>
              <w:spacing w:line="240" w:lineRule="auto"/>
              <w:ind w:firstLine="0"/>
              <w:jc w:val="left"/>
              <w:rPr>
                <w:color w:val="000000"/>
                <w:sz w:val="22"/>
              </w:rPr>
            </w:pPr>
            <w:r w:rsidRPr="0062031A">
              <w:rPr>
                <w:color w:val="000000"/>
                <w:sz w:val="22"/>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55466945"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Количество тепловой энергии, которое может быть принято потребителем тепловой энергии за единицу времени</w:t>
            </w:r>
          </w:p>
        </w:tc>
      </w:tr>
      <w:tr w:rsidR="00FE5242" w:rsidRPr="0062031A" w14:paraId="0E05E52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DDC50AD" w14:textId="77777777" w:rsidR="00FE5242" w:rsidRPr="0062031A" w:rsidRDefault="00FE5242" w:rsidP="00F242DB">
            <w:pPr>
              <w:spacing w:line="240" w:lineRule="auto"/>
              <w:ind w:firstLine="0"/>
              <w:jc w:val="left"/>
              <w:rPr>
                <w:color w:val="000000"/>
                <w:sz w:val="22"/>
              </w:rPr>
            </w:pPr>
            <w:r w:rsidRPr="0062031A">
              <w:rPr>
                <w:color w:val="000000"/>
                <w:sz w:val="22"/>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780FB7AA"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FE5242" w:rsidRPr="0062031A" w14:paraId="7A87199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334CE54" w14:textId="77777777" w:rsidR="00FE5242" w:rsidRPr="0062031A" w:rsidRDefault="00FE5242" w:rsidP="00F242DB">
            <w:pPr>
              <w:spacing w:line="240" w:lineRule="auto"/>
              <w:ind w:firstLine="0"/>
              <w:jc w:val="left"/>
              <w:rPr>
                <w:color w:val="000000"/>
                <w:sz w:val="22"/>
              </w:rPr>
            </w:pPr>
            <w:r w:rsidRPr="0062031A">
              <w:rPr>
                <w:color w:val="000000"/>
                <w:sz w:val="22"/>
              </w:rPr>
              <w:t xml:space="preserve">Теплопотребляющая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6BDC3917"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Устройство, предназначенное для использования тепловой энергии, теплоносителя для нужд потребителя тепловой энергии</w:t>
            </w:r>
          </w:p>
        </w:tc>
      </w:tr>
      <w:tr w:rsidR="00FE5242" w:rsidRPr="0062031A" w14:paraId="296CBD7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BEEC2C1" w14:textId="77777777" w:rsidR="00FE5242" w:rsidRPr="0062031A" w:rsidRDefault="00FE5242" w:rsidP="00F242DB">
            <w:pPr>
              <w:spacing w:line="240" w:lineRule="auto"/>
              <w:ind w:firstLine="0"/>
              <w:jc w:val="left"/>
              <w:rPr>
                <w:color w:val="000000"/>
                <w:sz w:val="22"/>
              </w:rPr>
            </w:pPr>
            <w:r w:rsidRPr="0062031A">
              <w:rPr>
                <w:color w:val="000000"/>
                <w:sz w:val="22"/>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01B21F70"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FE5242" w:rsidRPr="0062031A" w14:paraId="59DB0B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BAC62E8" w14:textId="77777777" w:rsidR="00FE5242" w:rsidRPr="0062031A" w:rsidRDefault="00FE5242" w:rsidP="00F242DB">
            <w:pPr>
              <w:spacing w:line="240" w:lineRule="auto"/>
              <w:ind w:firstLine="0"/>
              <w:jc w:val="left"/>
              <w:rPr>
                <w:color w:val="000000"/>
                <w:sz w:val="22"/>
              </w:rPr>
            </w:pPr>
            <w:r w:rsidRPr="0062031A">
              <w:rPr>
                <w:color w:val="000000"/>
                <w:sz w:val="22"/>
              </w:rPr>
              <w:t xml:space="preserve">Теплосетевая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2F5B3A5F" w14:textId="77777777" w:rsidR="00FE5242" w:rsidRPr="0062031A" w:rsidRDefault="00FE5242" w:rsidP="00F242DB">
            <w:pPr>
              <w:spacing w:line="240" w:lineRule="auto"/>
              <w:ind w:firstLine="0"/>
              <w:jc w:val="left"/>
              <w:rPr>
                <w:color w:val="000000"/>
                <w:sz w:val="22"/>
              </w:rPr>
            </w:pPr>
            <w:r w:rsidRPr="0062031A">
              <w:rPr>
                <w:rFonts w:eastAsia="Calibri"/>
                <w:color w:val="000000"/>
                <w:sz w:val="22"/>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FE5242" w:rsidRPr="0062031A" w14:paraId="3F9AD61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343E8EF" w14:textId="77777777" w:rsidR="00FE5242" w:rsidRPr="0062031A" w:rsidRDefault="00FE5242" w:rsidP="00F242DB">
            <w:pPr>
              <w:spacing w:line="240" w:lineRule="auto"/>
              <w:ind w:firstLine="0"/>
              <w:jc w:val="left"/>
              <w:rPr>
                <w:color w:val="000000"/>
                <w:sz w:val="22"/>
              </w:rPr>
            </w:pPr>
            <w:r w:rsidRPr="0062031A">
              <w:rPr>
                <w:color w:val="000000"/>
                <w:sz w:val="22"/>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1F4BF24A"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FE5242" w:rsidRPr="0062031A" w14:paraId="35139CA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21384E6" w14:textId="77777777" w:rsidR="00FE5242" w:rsidRPr="0062031A" w:rsidRDefault="00FE5242" w:rsidP="00F242DB">
            <w:pPr>
              <w:spacing w:line="240" w:lineRule="auto"/>
              <w:ind w:firstLine="0"/>
              <w:jc w:val="left"/>
              <w:rPr>
                <w:color w:val="000000"/>
                <w:sz w:val="22"/>
              </w:rPr>
            </w:pPr>
            <w:r w:rsidRPr="0062031A">
              <w:rPr>
                <w:color w:val="000000"/>
                <w:sz w:val="22"/>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31DE37E8"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FE5242" w:rsidRPr="0062031A" w14:paraId="72BF2AB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C6D25DB" w14:textId="77777777" w:rsidR="00FE5242" w:rsidRPr="0062031A" w:rsidRDefault="00FE5242" w:rsidP="00F242DB">
            <w:pPr>
              <w:spacing w:line="240" w:lineRule="auto"/>
              <w:ind w:firstLine="0"/>
              <w:jc w:val="left"/>
              <w:rPr>
                <w:color w:val="000000"/>
                <w:sz w:val="22"/>
              </w:rPr>
            </w:pPr>
            <w:r w:rsidRPr="0062031A">
              <w:rPr>
                <w:color w:val="000000"/>
                <w:sz w:val="22"/>
              </w:rPr>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12521A14"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FE5242" w:rsidRPr="0062031A" w14:paraId="2116334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AD7545A" w14:textId="77777777" w:rsidR="00FE5242" w:rsidRPr="0062031A" w:rsidRDefault="00FE5242" w:rsidP="00F242DB">
            <w:pPr>
              <w:spacing w:line="240" w:lineRule="auto"/>
              <w:ind w:firstLine="0"/>
              <w:jc w:val="left"/>
              <w:rPr>
                <w:color w:val="000000"/>
                <w:sz w:val="22"/>
              </w:rPr>
            </w:pPr>
            <w:r w:rsidRPr="0062031A">
              <w:rPr>
                <w:color w:val="000000"/>
                <w:sz w:val="22"/>
              </w:rPr>
              <w:lastRenderedPageBreak/>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21CBC375"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E5242" w:rsidRPr="0062031A" w14:paraId="30CBB9E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BB9E11D" w14:textId="77777777" w:rsidR="00FE5242" w:rsidRPr="0062031A" w:rsidRDefault="00FE5242" w:rsidP="00F242DB">
            <w:pPr>
              <w:spacing w:line="240" w:lineRule="auto"/>
              <w:ind w:firstLine="0"/>
              <w:jc w:val="left"/>
              <w:rPr>
                <w:color w:val="000000"/>
                <w:sz w:val="22"/>
              </w:rPr>
            </w:pPr>
            <w:r w:rsidRPr="0062031A">
              <w:rPr>
                <w:color w:val="000000"/>
                <w:sz w:val="22"/>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54FE09D3"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FE5242" w:rsidRPr="0062031A" w14:paraId="6EBD5553"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2A762A8" w14:textId="77777777" w:rsidR="00FE5242" w:rsidRPr="0062031A" w:rsidRDefault="00FE5242" w:rsidP="00F242DB">
            <w:pPr>
              <w:spacing w:line="240" w:lineRule="auto"/>
              <w:ind w:firstLine="0"/>
              <w:jc w:val="left"/>
              <w:rPr>
                <w:color w:val="000000"/>
                <w:sz w:val="22"/>
              </w:rPr>
            </w:pPr>
            <w:r w:rsidRPr="0062031A">
              <w:rPr>
                <w:color w:val="000000"/>
                <w:sz w:val="22"/>
              </w:rPr>
              <w:t>Теплосетевые объекты</w:t>
            </w:r>
          </w:p>
        </w:tc>
        <w:tc>
          <w:tcPr>
            <w:tcW w:w="3600" w:type="pct"/>
            <w:tcBorders>
              <w:top w:val="nil"/>
              <w:left w:val="nil"/>
              <w:bottom w:val="single" w:sz="4" w:space="0" w:color="auto"/>
              <w:right w:val="single" w:sz="4" w:space="0" w:color="auto"/>
            </w:tcBorders>
            <w:shd w:val="clear" w:color="auto" w:fill="auto"/>
            <w:vAlign w:val="center"/>
            <w:hideMark/>
          </w:tcPr>
          <w:p w14:paraId="3A80800D"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FE5242" w:rsidRPr="0062031A" w14:paraId="4043C21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07F52DA" w14:textId="77777777" w:rsidR="00FE5242" w:rsidRPr="0062031A" w:rsidRDefault="00FE5242" w:rsidP="00F242DB">
            <w:pPr>
              <w:spacing w:line="240" w:lineRule="auto"/>
              <w:ind w:firstLine="0"/>
              <w:jc w:val="left"/>
              <w:rPr>
                <w:color w:val="000000"/>
                <w:sz w:val="22"/>
              </w:rPr>
            </w:pPr>
            <w:r w:rsidRPr="0062031A">
              <w:rPr>
                <w:color w:val="000000"/>
                <w:sz w:val="22"/>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5F9A5F38"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FE5242" w:rsidRPr="0062031A" w14:paraId="1BBD7BF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2797833" w14:textId="77777777" w:rsidR="00FE5242" w:rsidRPr="0062031A" w:rsidRDefault="00FE5242" w:rsidP="00F242DB">
            <w:pPr>
              <w:spacing w:line="240" w:lineRule="auto"/>
              <w:ind w:firstLine="0"/>
              <w:jc w:val="left"/>
              <w:rPr>
                <w:color w:val="000000"/>
                <w:sz w:val="22"/>
              </w:rPr>
            </w:pPr>
            <w:r w:rsidRPr="0062031A">
              <w:rPr>
                <w:color w:val="000000"/>
                <w:sz w:val="22"/>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0904E478"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FE5242" w:rsidRPr="0062031A" w14:paraId="4673A2D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491E7D" w14:textId="77777777" w:rsidR="00FE5242" w:rsidRPr="0062031A" w:rsidRDefault="00FE5242" w:rsidP="00F242DB">
            <w:pPr>
              <w:spacing w:line="240" w:lineRule="auto"/>
              <w:ind w:firstLine="0"/>
              <w:jc w:val="left"/>
              <w:rPr>
                <w:color w:val="000000"/>
                <w:sz w:val="22"/>
              </w:rPr>
            </w:pPr>
            <w:r w:rsidRPr="0062031A">
              <w:rPr>
                <w:color w:val="000000"/>
                <w:sz w:val="22"/>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432390B7"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FE5242" w:rsidRPr="0062031A" w14:paraId="683D8D10"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D3AA3DD" w14:textId="77777777" w:rsidR="00FE5242" w:rsidRPr="0062031A" w:rsidRDefault="00FE5242" w:rsidP="00F242DB">
            <w:pPr>
              <w:spacing w:line="240" w:lineRule="auto"/>
              <w:ind w:firstLine="0"/>
              <w:jc w:val="left"/>
              <w:rPr>
                <w:color w:val="000000"/>
                <w:sz w:val="22"/>
              </w:rPr>
            </w:pPr>
            <w:r w:rsidRPr="0062031A">
              <w:rPr>
                <w:color w:val="000000"/>
                <w:sz w:val="22"/>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2DAD3100"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FE5242" w:rsidRPr="0062031A" w14:paraId="3262B0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C598445" w14:textId="77777777" w:rsidR="00FE5242" w:rsidRPr="0062031A" w:rsidRDefault="00FE5242" w:rsidP="00F242DB">
            <w:pPr>
              <w:spacing w:line="240" w:lineRule="auto"/>
              <w:ind w:firstLine="0"/>
              <w:jc w:val="left"/>
              <w:rPr>
                <w:color w:val="000000"/>
                <w:sz w:val="22"/>
              </w:rPr>
            </w:pPr>
            <w:r w:rsidRPr="0062031A">
              <w:rPr>
                <w:color w:val="000000"/>
                <w:sz w:val="22"/>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3133FC4C"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FE5242" w:rsidRPr="0062031A" w14:paraId="0F37CE1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F089E4B" w14:textId="77777777" w:rsidR="00FE5242" w:rsidRPr="0062031A" w:rsidRDefault="00FE5242" w:rsidP="00F242DB">
            <w:pPr>
              <w:spacing w:line="240" w:lineRule="auto"/>
              <w:ind w:firstLine="0"/>
              <w:jc w:val="left"/>
              <w:rPr>
                <w:color w:val="000000"/>
                <w:sz w:val="22"/>
              </w:rPr>
            </w:pPr>
            <w:r w:rsidRPr="0062031A">
              <w:rPr>
                <w:color w:val="000000"/>
                <w:sz w:val="22"/>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58AD663B"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FE5242" w:rsidRPr="0062031A" w14:paraId="2B6AB03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AEAD87E" w14:textId="77777777" w:rsidR="00FE5242" w:rsidRPr="0062031A" w:rsidRDefault="00FE5242" w:rsidP="00F242DB">
            <w:pPr>
              <w:spacing w:line="240" w:lineRule="auto"/>
              <w:ind w:firstLine="0"/>
              <w:jc w:val="left"/>
              <w:rPr>
                <w:color w:val="000000"/>
                <w:sz w:val="22"/>
              </w:rPr>
            </w:pPr>
            <w:r w:rsidRPr="0062031A">
              <w:rPr>
                <w:color w:val="000000"/>
                <w:sz w:val="22"/>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4E804F2F"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FE5242" w:rsidRPr="0062031A" w14:paraId="506484D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6F613C7" w14:textId="77777777" w:rsidR="00FE5242" w:rsidRPr="0062031A" w:rsidRDefault="00FE5242" w:rsidP="00F242DB">
            <w:pPr>
              <w:spacing w:line="240" w:lineRule="auto"/>
              <w:ind w:firstLine="0"/>
              <w:jc w:val="left"/>
              <w:rPr>
                <w:color w:val="000000"/>
                <w:sz w:val="22"/>
              </w:rPr>
            </w:pPr>
            <w:r w:rsidRPr="0062031A">
              <w:rPr>
                <w:color w:val="000000"/>
                <w:sz w:val="22"/>
              </w:rPr>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9619A2E"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Сумма произведений значений наружных диаметров трубопроводов отдельных участков тепловой сети и длины этих участков</w:t>
            </w:r>
          </w:p>
        </w:tc>
      </w:tr>
      <w:tr w:rsidR="00FE5242" w:rsidRPr="0062031A" w14:paraId="2F7F302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B4A0E4B" w14:textId="77777777" w:rsidR="00FE5242" w:rsidRPr="0062031A" w:rsidRDefault="00FE5242" w:rsidP="00F242DB">
            <w:pPr>
              <w:spacing w:line="240" w:lineRule="auto"/>
              <w:ind w:firstLine="0"/>
              <w:jc w:val="left"/>
              <w:rPr>
                <w:color w:val="000000"/>
                <w:sz w:val="22"/>
              </w:rPr>
            </w:pPr>
            <w:r w:rsidRPr="0062031A">
              <w:rPr>
                <w:color w:val="000000"/>
                <w:sz w:val="22"/>
              </w:rPr>
              <w:lastRenderedPageBreak/>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23131E54"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Отношение материальной характеристики тепловой сети к тепловой нагрузке потребителей, присоединенных к этой тепловой сети</w:t>
            </w:r>
          </w:p>
        </w:tc>
      </w:tr>
      <w:tr w:rsidR="00FE5242" w:rsidRPr="0062031A" w14:paraId="1E1A3BF8" w14:textId="77777777" w:rsidTr="00FE5242">
        <w:trPr>
          <w:cantSplit/>
          <w:trHeight w:val="20"/>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6B4B0" w14:textId="77777777" w:rsidR="00FE5242" w:rsidRPr="0062031A" w:rsidRDefault="00FE5242" w:rsidP="00F242DB">
            <w:pPr>
              <w:spacing w:line="240" w:lineRule="auto"/>
              <w:ind w:firstLine="0"/>
              <w:jc w:val="left"/>
              <w:rPr>
                <w:color w:val="000000"/>
                <w:sz w:val="22"/>
              </w:rPr>
            </w:pPr>
            <w:r w:rsidRPr="0062031A">
              <w:rPr>
                <w:rFonts w:eastAsia="Calibri"/>
                <w:snapToGrid w:val="0"/>
                <w:color w:val="000000"/>
                <w:sz w:val="22"/>
              </w:rPr>
              <w:t>Средневзвешенная плотность тепловой нагрузки</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282E9516" w14:textId="77777777" w:rsidR="00FE5242" w:rsidRPr="0062031A" w:rsidRDefault="00FE5242" w:rsidP="00F242DB">
            <w:pPr>
              <w:spacing w:line="240" w:lineRule="auto"/>
              <w:ind w:firstLine="0"/>
              <w:jc w:val="left"/>
              <w:rPr>
                <w:color w:val="000000"/>
                <w:sz w:val="22"/>
              </w:rPr>
            </w:pPr>
            <w:r w:rsidRPr="0062031A">
              <w:rPr>
                <w:rFonts w:eastAsia="Arial"/>
                <w:color w:val="000000"/>
                <w:sz w:val="22"/>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B2EF278" w14:textId="62256031" w:rsidR="00877308" w:rsidRPr="0062031A" w:rsidRDefault="00877308" w:rsidP="00877308">
      <w:pPr>
        <w:ind w:firstLine="0"/>
      </w:pPr>
    </w:p>
    <w:p w14:paraId="4EE81F0D" w14:textId="77777777" w:rsidR="00877308" w:rsidRPr="0062031A" w:rsidRDefault="00877308" w:rsidP="00FE5242">
      <w:pPr>
        <w:sectPr w:rsidR="00877308" w:rsidRPr="0062031A" w:rsidSect="00917E27">
          <w:footerReference w:type="first" r:id="rId14"/>
          <w:pgSz w:w="11906" w:h="16838"/>
          <w:pgMar w:top="1134" w:right="850" w:bottom="1134" w:left="1701" w:header="284" w:footer="425" w:gutter="0"/>
          <w:cols w:space="708"/>
          <w:docGrid w:linePitch="360"/>
        </w:sectPr>
      </w:pPr>
    </w:p>
    <w:p w14:paraId="021162A8" w14:textId="77777777" w:rsidR="00FE5242" w:rsidRPr="0062031A" w:rsidRDefault="00FE5242" w:rsidP="00FE5242">
      <w:pPr>
        <w:pStyle w:val="0"/>
        <w:pageBreakBefore/>
        <w:spacing w:before="0"/>
      </w:pPr>
      <w:bookmarkStart w:id="7" w:name="_Toc27326801"/>
      <w:bookmarkStart w:id="8" w:name="_Toc139374358"/>
      <w:bookmarkStart w:id="9" w:name="_Toc206931326"/>
      <w:r w:rsidRPr="0062031A">
        <w:lastRenderedPageBreak/>
        <w:t>Перечень принятых обозначений</w:t>
      </w:r>
      <w:bookmarkEnd w:id="7"/>
      <w:bookmarkEnd w:id="8"/>
      <w:bookmarkEnd w:id="9"/>
    </w:p>
    <w:p w14:paraId="70027389" w14:textId="77777777" w:rsidR="00FE5242" w:rsidRPr="0062031A" w:rsidRDefault="00FE5242" w:rsidP="00FE5242">
      <w:r w:rsidRPr="0062031A">
        <w:t>В настоящей работе применяются следующие сокращенные обозначения:</w:t>
      </w:r>
    </w:p>
    <w:p w14:paraId="29174AEE" w14:textId="77777777" w:rsidR="00FE5242" w:rsidRPr="0062031A" w:rsidRDefault="00FE5242" w:rsidP="00FE5242">
      <w:pPr>
        <w:pStyle w:val="aff"/>
        <w:spacing w:before="0" w:after="120"/>
        <w:jc w:val="left"/>
      </w:pPr>
      <w:r w:rsidRPr="0062031A">
        <w:t>Термины и определения</w:t>
      </w:r>
    </w:p>
    <w:tbl>
      <w:tblPr>
        <w:tblW w:w="5000" w:type="pct"/>
        <w:tblLook w:val="04A0" w:firstRow="1" w:lastRow="0" w:firstColumn="1" w:lastColumn="0" w:noHBand="0" w:noVBand="1"/>
      </w:tblPr>
      <w:tblGrid>
        <w:gridCol w:w="1086"/>
        <w:gridCol w:w="2738"/>
        <w:gridCol w:w="5521"/>
      </w:tblGrid>
      <w:tr w:rsidR="00FE5242" w:rsidRPr="0062031A" w14:paraId="7990290F" w14:textId="77777777" w:rsidTr="00F242DB">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33FD1" w14:textId="77777777" w:rsidR="00FE5242" w:rsidRPr="0062031A" w:rsidRDefault="00FE5242" w:rsidP="00F242DB">
            <w:pPr>
              <w:spacing w:line="240" w:lineRule="auto"/>
              <w:ind w:firstLine="0"/>
              <w:jc w:val="center"/>
              <w:rPr>
                <w:b/>
                <w:bCs/>
                <w:color w:val="000000"/>
                <w:sz w:val="22"/>
              </w:rPr>
            </w:pPr>
            <w:r w:rsidRPr="0062031A">
              <w:rPr>
                <w:b/>
                <w:bCs/>
                <w:color w:val="000000"/>
                <w:sz w:val="22"/>
              </w:rPr>
              <w:t>№ п/п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03B40D32" w14:textId="77777777" w:rsidR="00FE5242" w:rsidRPr="0062031A" w:rsidRDefault="00FE5242" w:rsidP="00F242DB">
            <w:pPr>
              <w:spacing w:line="240" w:lineRule="auto"/>
              <w:ind w:firstLine="0"/>
              <w:jc w:val="center"/>
              <w:rPr>
                <w:b/>
                <w:bCs/>
                <w:color w:val="000000"/>
                <w:sz w:val="22"/>
              </w:rPr>
            </w:pPr>
            <w:r w:rsidRPr="0062031A">
              <w:rPr>
                <w:b/>
                <w:bCs/>
                <w:color w:val="000000"/>
                <w:sz w:val="22"/>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D6AE998" w14:textId="77777777" w:rsidR="00FE5242" w:rsidRPr="0062031A" w:rsidRDefault="00FE5242" w:rsidP="00F242DB">
            <w:pPr>
              <w:spacing w:line="240" w:lineRule="auto"/>
              <w:ind w:firstLine="0"/>
              <w:jc w:val="center"/>
              <w:rPr>
                <w:b/>
                <w:bCs/>
                <w:color w:val="000000"/>
                <w:sz w:val="22"/>
              </w:rPr>
            </w:pPr>
            <w:r w:rsidRPr="0062031A">
              <w:rPr>
                <w:b/>
                <w:bCs/>
                <w:color w:val="000000"/>
                <w:sz w:val="22"/>
              </w:rPr>
              <w:t>Пояснение</w:t>
            </w:r>
          </w:p>
        </w:tc>
      </w:tr>
      <w:tr w:rsidR="00FE5242" w:rsidRPr="0062031A" w14:paraId="05CE600A"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A84112C" w14:textId="77777777" w:rsidR="00FE5242" w:rsidRPr="0062031A" w:rsidRDefault="00FE5242" w:rsidP="00F242DB">
            <w:pPr>
              <w:spacing w:line="240" w:lineRule="auto"/>
              <w:ind w:firstLine="0"/>
              <w:jc w:val="center"/>
              <w:rPr>
                <w:color w:val="000000"/>
                <w:sz w:val="22"/>
              </w:rPr>
            </w:pPr>
            <w:r w:rsidRPr="0062031A">
              <w:rPr>
                <w:color w:val="000000"/>
                <w:sz w:val="22"/>
              </w:rPr>
              <w:t>1</w:t>
            </w:r>
          </w:p>
        </w:tc>
        <w:tc>
          <w:tcPr>
            <w:tcW w:w="1465" w:type="pct"/>
            <w:tcBorders>
              <w:top w:val="nil"/>
              <w:left w:val="nil"/>
              <w:bottom w:val="single" w:sz="4" w:space="0" w:color="auto"/>
              <w:right w:val="single" w:sz="4" w:space="0" w:color="auto"/>
            </w:tcBorders>
            <w:shd w:val="clear" w:color="auto" w:fill="auto"/>
            <w:vAlign w:val="center"/>
            <w:hideMark/>
          </w:tcPr>
          <w:p w14:paraId="27938E0B" w14:textId="77777777" w:rsidR="00FE5242" w:rsidRPr="0062031A" w:rsidRDefault="00FE5242" w:rsidP="00F242DB">
            <w:pPr>
              <w:spacing w:line="240" w:lineRule="auto"/>
              <w:ind w:firstLine="0"/>
              <w:jc w:val="center"/>
              <w:rPr>
                <w:color w:val="000000"/>
                <w:sz w:val="22"/>
              </w:rPr>
            </w:pPr>
            <w:r w:rsidRPr="0062031A">
              <w:rPr>
                <w:color w:val="000000"/>
                <w:sz w:val="22"/>
              </w:rPr>
              <w:t>БМК</w:t>
            </w:r>
          </w:p>
        </w:tc>
        <w:tc>
          <w:tcPr>
            <w:tcW w:w="2954" w:type="pct"/>
            <w:tcBorders>
              <w:top w:val="nil"/>
              <w:left w:val="nil"/>
              <w:bottom w:val="single" w:sz="4" w:space="0" w:color="auto"/>
              <w:right w:val="single" w:sz="4" w:space="0" w:color="auto"/>
            </w:tcBorders>
            <w:shd w:val="clear" w:color="auto" w:fill="auto"/>
            <w:vAlign w:val="center"/>
            <w:hideMark/>
          </w:tcPr>
          <w:p w14:paraId="62BCF34B" w14:textId="77777777" w:rsidR="00FE5242" w:rsidRPr="0062031A" w:rsidRDefault="00FE5242" w:rsidP="00F242DB">
            <w:pPr>
              <w:spacing w:line="240" w:lineRule="auto"/>
              <w:ind w:firstLine="0"/>
              <w:jc w:val="left"/>
              <w:rPr>
                <w:color w:val="000000"/>
                <w:sz w:val="22"/>
              </w:rPr>
            </w:pPr>
            <w:r w:rsidRPr="0062031A">
              <w:rPr>
                <w:color w:val="000000"/>
                <w:sz w:val="22"/>
              </w:rPr>
              <w:t>Блочно-модульная котельная</w:t>
            </w:r>
          </w:p>
        </w:tc>
      </w:tr>
      <w:tr w:rsidR="00FE5242" w:rsidRPr="0062031A" w14:paraId="6FBFD840"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947004D" w14:textId="77777777" w:rsidR="00FE5242" w:rsidRPr="0062031A" w:rsidRDefault="00FE5242" w:rsidP="00F242DB">
            <w:pPr>
              <w:spacing w:line="240" w:lineRule="auto"/>
              <w:ind w:firstLine="0"/>
              <w:jc w:val="center"/>
              <w:rPr>
                <w:color w:val="000000"/>
                <w:sz w:val="22"/>
              </w:rPr>
            </w:pPr>
            <w:r w:rsidRPr="0062031A">
              <w:rPr>
                <w:color w:val="000000"/>
                <w:sz w:val="22"/>
              </w:rPr>
              <w:t>2</w:t>
            </w:r>
          </w:p>
        </w:tc>
        <w:tc>
          <w:tcPr>
            <w:tcW w:w="1465" w:type="pct"/>
            <w:tcBorders>
              <w:top w:val="nil"/>
              <w:left w:val="nil"/>
              <w:bottom w:val="single" w:sz="4" w:space="0" w:color="auto"/>
              <w:right w:val="single" w:sz="4" w:space="0" w:color="auto"/>
            </w:tcBorders>
            <w:shd w:val="clear" w:color="auto" w:fill="auto"/>
            <w:vAlign w:val="center"/>
            <w:hideMark/>
          </w:tcPr>
          <w:p w14:paraId="13E36B4F" w14:textId="77777777" w:rsidR="00FE5242" w:rsidRPr="0062031A" w:rsidRDefault="00FE5242" w:rsidP="00F242DB">
            <w:pPr>
              <w:spacing w:line="240" w:lineRule="auto"/>
              <w:ind w:firstLine="0"/>
              <w:jc w:val="center"/>
              <w:rPr>
                <w:color w:val="000000"/>
                <w:sz w:val="22"/>
              </w:rPr>
            </w:pPr>
            <w:r w:rsidRPr="0062031A">
              <w:rPr>
                <w:color w:val="000000"/>
                <w:sz w:val="22"/>
              </w:rPr>
              <w:t>ВПУ</w:t>
            </w:r>
          </w:p>
        </w:tc>
        <w:tc>
          <w:tcPr>
            <w:tcW w:w="2954" w:type="pct"/>
            <w:tcBorders>
              <w:top w:val="nil"/>
              <w:left w:val="nil"/>
              <w:bottom w:val="single" w:sz="4" w:space="0" w:color="auto"/>
              <w:right w:val="single" w:sz="4" w:space="0" w:color="auto"/>
            </w:tcBorders>
            <w:shd w:val="clear" w:color="auto" w:fill="auto"/>
            <w:vAlign w:val="center"/>
            <w:hideMark/>
          </w:tcPr>
          <w:p w14:paraId="1698674E" w14:textId="77777777" w:rsidR="00FE5242" w:rsidRPr="0062031A" w:rsidRDefault="00FE5242" w:rsidP="00F242DB">
            <w:pPr>
              <w:spacing w:line="240" w:lineRule="auto"/>
              <w:ind w:firstLine="0"/>
              <w:jc w:val="left"/>
              <w:rPr>
                <w:color w:val="000000"/>
                <w:sz w:val="22"/>
              </w:rPr>
            </w:pPr>
            <w:r w:rsidRPr="0062031A">
              <w:rPr>
                <w:color w:val="000000"/>
                <w:sz w:val="22"/>
              </w:rPr>
              <w:t>Водоподготовительная установка</w:t>
            </w:r>
          </w:p>
        </w:tc>
      </w:tr>
      <w:tr w:rsidR="00FE5242" w:rsidRPr="0062031A" w14:paraId="0D4BD702"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DD802F1" w14:textId="77777777" w:rsidR="00FE5242" w:rsidRPr="0062031A" w:rsidRDefault="00FE5242" w:rsidP="00F242DB">
            <w:pPr>
              <w:spacing w:line="240" w:lineRule="auto"/>
              <w:ind w:firstLine="0"/>
              <w:jc w:val="center"/>
              <w:rPr>
                <w:color w:val="000000"/>
                <w:sz w:val="22"/>
              </w:rPr>
            </w:pPr>
            <w:r w:rsidRPr="0062031A">
              <w:rPr>
                <w:color w:val="000000"/>
                <w:sz w:val="22"/>
              </w:rPr>
              <w:t>3</w:t>
            </w:r>
          </w:p>
        </w:tc>
        <w:tc>
          <w:tcPr>
            <w:tcW w:w="1465" w:type="pct"/>
            <w:tcBorders>
              <w:top w:val="nil"/>
              <w:left w:val="nil"/>
              <w:bottom w:val="single" w:sz="4" w:space="0" w:color="auto"/>
              <w:right w:val="single" w:sz="4" w:space="0" w:color="auto"/>
            </w:tcBorders>
            <w:shd w:val="clear" w:color="auto" w:fill="auto"/>
            <w:vAlign w:val="center"/>
            <w:hideMark/>
          </w:tcPr>
          <w:p w14:paraId="52F59C69" w14:textId="77777777" w:rsidR="00FE5242" w:rsidRPr="0062031A" w:rsidRDefault="00FE5242" w:rsidP="00F242DB">
            <w:pPr>
              <w:spacing w:line="240" w:lineRule="auto"/>
              <w:ind w:firstLine="0"/>
              <w:jc w:val="center"/>
              <w:rPr>
                <w:color w:val="000000"/>
                <w:sz w:val="22"/>
              </w:rPr>
            </w:pPr>
            <w:r w:rsidRPr="0062031A">
              <w:rPr>
                <w:color w:val="000000"/>
                <w:sz w:val="22"/>
              </w:rPr>
              <w:t>ГВС</w:t>
            </w:r>
          </w:p>
        </w:tc>
        <w:tc>
          <w:tcPr>
            <w:tcW w:w="2954" w:type="pct"/>
            <w:tcBorders>
              <w:top w:val="nil"/>
              <w:left w:val="nil"/>
              <w:bottom w:val="single" w:sz="4" w:space="0" w:color="auto"/>
              <w:right w:val="single" w:sz="4" w:space="0" w:color="auto"/>
            </w:tcBorders>
            <w:shd w:val="clear" w:color="auto" w:fill="auto"/>
            <w:vAlign w:val="center"/>
            <w:hideMark/>
          </w:tcPr>
          <w:p w14:paraId="337E3F36" w14:textId="77777777" w:rsidR="00FE5242" w:rsidRPr="0062031A" w:rsidRDefault="00FE5242" w:rsidP="00F242DB">
            <w:pPr>
              <w:spacing w:line="240" w:lineRule="auto"/>
              <w:ind w:firstLine="0"/>
              <w:jc w:val="left"/>
              <w:rPr>
                <w:color w:val="000000"/>
                <w:sz w:val="22"/>
              </w:rPr>
            </w:pPr>
            <w:r w:rsidRPr="0062031A">
              <w:rPr>
                <w:color w:val="000000"/>
                <w:sz w:val="22"/>
              </w:rPr>
              <w:t>Горячее водоснабжение</w:t>
            </w:r>
          </w:p>
        </w:tc>
      </w:tr>
      <w:tr w:rsidR="00FE5242" w:rsidRPr="0062031A" w14:paraId="20346FC4"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18419C8" w14:textId="77777777" w:rsidR="00FE5242" w:rsidRPr="0062031A" w:rsidRDefault="00FE5242" w:rsidP="00F242DB">
            <w:pPr>
              <w:spacing w:line="240" w:lineRule="auto"/>
              <w:ind w:firstLine="0"/>
              <w:jc w:val="center"/>
              <w:rPr>
                <w:color w:val="000000"/>
                <w:sz w:val="22"/>
              </w:rPr>
            </w:pPr>
            <w:r w:rsidRPr="0062031A">
              <w:rPr>
                <w:color w:val="000000"/>
                <w:sz w:val="22"/>
              </w:rPr>
              <w:t>4</w:t>
            </w:r>
          </w:p>
        </w:tc>
        <w:tc>
          <w:tcPr>
            <w:tcW w:w="1465" w:type="pct"/>
            <w:tcBorders>
              <w:top w:val="nil"/>
              <w:left w:val="nil"/>
              <w:bottom w:val="single" w:sz="4" w:space="0" w:color="auto"/>
              <w:right w:val="single" w:sz="4" w:space="0" w:color="auto"/>
            </w:tcBorders>
            <w:shd w:val="clear" w:color="auto" w:fill="auto"/>
            <w:vAlign w:val="center"/>
            <w:hideMark/>
          </w:tcPr>
          <w:p w14:paraId="33DDCE05" w14:textId="77777777" w:rsidR="00FE5242" w:rsidRPr="0062031A" w:rsidRDefault="00FE5242" w:rsidP="00F242DB">
            <w:pPr>
              <w:spacing w:line="240" w:lineRule="auto"/>
              <w:ind w:firstLine="0"/>
              <w:jc w:val="center"/>
              <w:rPr>
                <w:color w:val="000000"/>
                <w:sz w:val="22"/>
              </w:rPr>
            </w:pPr>
            <w:r w:rsidRPr="0062031A">
              <w:rPr>
                <w:color w:val="000000"/>
                <w:sz w:val="22"/>
              </w:rPr>
              <w:t>ЕТО</w:t>
            </w:r>
          </w:p>
        </w:tc>
        <w:tc>
          <w:tcPr>
            <w:tcW w:w="2954" w:type="pct"/>
            <w:tcBorders>
              <w:top w:val="nil"/>
              <w:left w:val="nil"/>
              <w:bottom w:val="single" w:sz="4" w:space="0" w:color="auto"/>
              <w:right w:val="single" w:sz="4" w:space="0" w:color="auto"/>
            </w:tcBorders>
            <w:shd w:val="clear" w:color="auto" w:fill="auto"/>
            <w:vAlign w:val="center"/>
            <w:hideMark/>
          </w:tcPr>
          <w:p w14:paraId="5F3570C7" w14:textId="77777777" w:rsidR="00FE5242" w:rsidRPr="0062031A" w:rsidRDefault="00FE5242" w:rsidP="00F242DB">
            <w:pPr>
              <w:spacing w:line="240" w:lineRule="auto"/>
              <w:ind w:firstLine="0"/>
              <w:jc w:val="left"/>
              <w:rPr>
                <w:color w:val="000000"/>
                <w:sz w:val="22"/>
              </w:rPr>
            </w:pPr>
            <w:r w:rsidRPr="0062031A">
              <w:rPr>
                <w:color w:val="000000"/>
                <w:sz w:val="22"/>
              </w:rPr>
              <w:t>Единая теплоснабжающая организация</w:t>
            </w:r>
          </w:p>
        </w:tc>
      </w:tr>
      <w:tr w:rsidR="00FE5242" w:rsidRPr="0062031A" w14:paraId="0A019F23"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6B07425" w14:textId="77777777" w:rsidR="00FE5242" w:rsidRPr="0062031A" w:rsidRDefault="00FE5242" w:rsidP="00F242DB">
            <w:pPr>
              <w:spacing w:line="240" w:lineRule="auto"/>
              <w:ind w:firstLine="0"/>
              <w:jc w:val="center"/>
              <w:rPr>
                <w:color w:val="000000"/>
                <w:sz w:val="22"/>
              </w:rPr>
            </w:pPr>
            <w:r w:rsidRPr="0062031A">
              <w:rPr>
                <w:color w:val="000000"/>
                <w:sz w:val="22"/>
              </w:rPr>
              <w:t>5</w:t>
            </w:r>
          </w:p>
        </w:tc>
        <w:tc>
          <w:tcPr>
            <w:tcW w:w="1465" w:type="pct"/>
            <w:tcBorders>
              <w:top w:val="nil"/>
              <w:left w:val="nil"/>
              <w:bottom w:val="single" w:sz="4" w:space="0" w:color="auto"/>
              <w:right w:val="single" w:sz="4" w:space="0" w:color="auto"/>
            </w:tcBorders>
            <w:shd w:val="clear" w:color="auto" w:fill="auto"/>
            <w:vAlign w:val="center"/>
            <w:hideMark/>
          </w:tcPr>
          <w:p w14:paraId="0A645CED" w14:textId="77777777" w:rsidR="00FE5242" w:rsidRPr="0062031A" w:rsidRDefault="00FE5242" w:rsidP="00F242DB">
            <w:pPr>
              <w:spacing w:line="240" w:lineRule="auto"/>
              <w:ind w:firstLine="0"/>
              <w:jc w:val="center"/>
              <w:rPr>
                <w:color w:val="000000"/>
                <w:sz w:val="22"/>
              </w:rPr>
            </w:pPr>
            <w:r w:rsidRPr="0062031A">
              <w:rPr>
                <w:color w:val="000000"/>
                <w:sz w:val="22"/>
              </w:rPr>
              <w:t>ЗАТО</w:t>
            </w:r>
          </w:p>
        </w:tc>
        <w:tc>
          <w:tcPr>
            <w:tcW w:w="2954" w:type="pct"/>
            <w:tcBorders>
              <w:top w:val="nil"/>
              <w:left w:val="nil"/>
              <w:bottom w:val="single" w:sz="4" w:space="0" w:color="auto"/>
              <w:right w:val="single" w:sz="4" w:space="0" w:color="auto"/>
            </w:tcBorders>
            <w:shd w:val="clear" w:color="auto" w:fill="auto"/>
            <w:vAlign w:val="center"/>
            <w:hideMark/>
          </w:tcPr>
          <w:p w14:paraId="474DAD64" w14:textId="77777777" w:rsidR="00FE5242" w:rsidRPr="0062031A" w:rsidRDefault="00FE5242" w:rsidP="00F242DB">
            <w:pPr>
              <w:spacing w:line="240" w:lineRule="auto"/>
              <w:ind w:firstLine="0"/>
              <w:jc w:val="left"/>
              <w:rPr>
                <w:color w:val="000000"/>
                <w:sz w:val="22"/>
              </w:rPr>
            </w:pPr>
            <w:r w:rsidRPr="0062031A">
              <w:rPr>
                <w:color w:val="000000"/>
                <w:sz w:val="22"/>
              </w:rPr>
              <w:t>Закрытое территориальное образование</w:t>
            </w:r>
          </w:p>
        </w:tc>
      </w:tr>
      <w:tr w:rsidR="00FE5242" w:rsidRPr="0062031A" w14:paraId="719D74B5"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B42B1F7" w14:textId="77777777" w:rsidR="00FE5242" w:rsidRPr="0062031A" w:rsidRDefault="00FE5242" w:rsidP="00F242DB">
            <w:pPr>
              <w:spacing w:line="240" w:lineRule="auto"/>
              <w:ind w:firstLine="0"/>
              <w:jc w:val="center"/>
              <w:rPr>
                <w:color w:val="000000"/>
                <w:sz w:val="22"/>
              </w:rPr>
            </w:pPr>
            <w:r w:rsidRPr="0062031A">
              <w:rPr>
                <w:color w:val="000000"/>
                <w:sz w:val="22"/>
              </w:rPr>
              <w:t>6</w:t>
            </w:r>
          </w:p>
        </w:tc>
        <w:tc>
          <w:tcPr>
            <w:tcW w:w="1465" w:type="pct"/>
            <w:tcBorders>
              <w:top w:val="nil"/>
              <w:left w:val="nil"/>
              <w:bottom w:val="single" w:sz="4" w:space="0" w:color="auto"/>
              <w:right w:val="single" w:sz="4" w:space="0" w:color="auto"/>
            </w:tcBorders>
            <w:shd w:val="clear" w:color="auto" w:fill="auto"/>
            <w:vAlign w:val="center"/>
            <w:hideMark/>
          </w:tcPr>
          <w:p w14:paraId="48B25009" w14:textId="77777777" w:rsidR="00FE5242" w:rsidRPr="0062031A" w:rsidRDefault="00FE5242" w:rsidP="00F242DB">
            <w:pPr>
              <w:spacing w:line="240" w:lineRule="auto"/>
              <w:ind w:firstLine="0"/>
              <w:jc w:val="center"/>
              <w:rPr>
                <w:color w:val="000000"/>
                <w:sz w:val="22"/>
              </w:rPr>
            </w:pPr>
            <w:r w:rsidRPr="0062031A">
              <w:rPr>
                <w:color w:val="000000"/>
                <w:sz w:val="22"/>
              </w:rPr>
              <w:t>ИП</w:t>
            </w:r>
          </w:p>
        </w:tc>
        <w:tc>
          <w:tcPr>
            <w:tcW w:w="2954" w:type="pct"/>
            <w:tcBorders>
              <w:top w:val="nil"/>
              <w:left w:val="nil"/>
              <w:bottom w:val="single" w:sz="4" w:space="0" w:color="auto"/>
              <w:right w:val="single" w:sz="4" w:space="0" w:color="auto"/>
            </w:tcBorders>
            <w:shd w:val="clear" w:color="auto" w:fill="auto"/>
            <w:vAlign w:val="center"/>
            <w:hideMark/>
          </w:tcPr>
          <w:p w14:paraId="7BB5341F" w14:textId="77777777" w:rsidR="00FE5242" w:rsidRPr="0062031A" w:rsidRDefault="00FE5242" w:rsidP="00F242DB">
            <w:pPr>
              <w:spacing w:line="240" w:lineRule="auto"/>
              <w:ind w:firstLine="0"/>
              <w:jc w:val="left"/>
              <w:rPr>
                <w:color w:val="000000"/>
                <w:sz w:val="22"/>
              </w:rPr>
            </w:pPr>
            <w:r w:rsidRPr="0062031A">
              <w:rPr>
                <w:color w:val="000000"/>
                <w:sz w:val="22"/>
              </w:rPr>
              <w:t>Инвестиционная программа</w:t>
            </w:r>
          </w:p>
        </w:tc>
      </w:tr>
      <w:tr w:rsidR="00FE5242" w:rsidRPr="0062031A" w14:paraId="1F766AF0"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0932FE0" w14:textId="77777777" w:rsidR="00FE5242" w:rsidRPr="0062031A" w:rsidRDefault="00FE5242" w:rsidP="00F242DB">
            <w:pPr>
              <w:spacing w:line="240" w:lineRule="auto"/>
              <w:ind w:firstLine="0"/>
              <w:jc w:val="center"/>
              <w:rPr>
                <w:color w:val="000000"/>
                <w:sz w:val="22"/>
              </w:rPr>
            </w:pPr>
            <w:r w:rsidRPr="0062031A">
              <w:rPr>
                <w:color w:val="000000"/>
                <w:sz w:val="22"/>
              </w:rPr>
              <w:t>7</w:t>
            </w:r>
          </w:p>
        </w:tc>
        <w:tc>
          <w:tcPr>
            <w:tcW w:w="1465" w:type="pct"/>
            <w:tcBorders>
              <w:top w:val="nil"/>
              <w:left w:val="nil"/>
              <w:bottom w:val="single" w:sz="4" w:space="0" w:color="auto"/>
              <w:right w:val="single" w:sz="4" w:space="0" w:color="auto"/>
            </w:tcBorders>
            <w:shd w:val="clear" w:color="auto" w:fill="auto"/>
            <w:vAlign w:val="center"/>
            <w:hideMark/>
          </w:tcPr>
          <w:p w14:paraId="69A08268" w14:textId="77777777" w:rsidR="00FE5242" w:rsidRPr="0062031A" w:rsidRDefault="00FE5242" w:rsidP="00F242DB">
            <w:pPr>
              <w:spacing w:line="240" w:lineRule="auto"/>
              <w:ind w:firstLine="0"/>
              <w:jc w:val="center"/>
              <w:rPr>
                <w:color w:val="000000"/>
                <w:sz w:val="22"/>
              </w:rPr>
            </w:pPr>
            <w:r w:rsidRPr="0062031A">
              <w:rPr>
                <w:color w:val="000000"/>
                <w:sz w:val="22"/>
              </w:rPr>
              <w:t>ИТП</w:t>
            </w:r>
          </w:p>
        </w:tc>
        <w:tc>
          <w:tcPr>
            <w:tcW w:w="2954" w:type="pct"/>
            <w:tcBorders>
              <w:top w:val="nil"/>
              <w:left w:val="nil"/>
              <w:bottom w:val="single" w:sz="4" w:space="0" w:color="auto"/>
              <w:right w:val="single" w:sz="4" w:space="0" w:color="auto"/>
            </w:tcBorders>
            <w:shd w:val="clear" w:color="auto" w:fill="auto"/>
            <w:vAlign w:val="center"/>
            <w:hideMark/>
          </w:tcPr>
          <w:p w14:paraId="4DB7CE69" w14:textId="77777777" w:rsidR="00FE5242" w:rsidRPr="0062031A" w:rsidRDefault="00FE5242" w:rsidP="00F242DB">
            <w:pPr>
              <w:spacing w:line="240" w:lineRule="auto"/>
              <w:ind w:firstLine="0"/>
              <w:jc w:val="left"/>
              <w:rPr>
                <w:color w:val="000000"/>
                <w:sz w:val="22"/>
              </w:rPr>
            </w:pPr>
            <w:r w:rsidRPr="0062031A">
              <w:rPr>
                <w:color w:val="000000"/>
                <w:sz w:val="22"/>
              </w:rPr>
              <w:t>Индивидуальный тепловой пункт</w:t>
            </w:r>
          </w:p>
        </w:tc>
      </w:tr>
      <w:tr w:rsidR="00FE5242" w:rsidRPr="0062031A" w14:paraId="3629146B"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CF13608" w14:textId="77777777" w:rsidR="00FE5242" w:rsidRPr="0062031A" w:rsidRDefault="00FE5242" w:rsidP="00F242DB">
            <w:pPr>
              <w:spacing w:line="240" w:lineRule="auto"/>
              <w:ind w:firstLine="0"/>
              <w:jc w:val="center"/>
              <w:rPr>
                <w:color w:val="000000"/>
                <w:sz w:val="22"/>
              </w:rPr>
            </w:pPr>
            <w:r w:rsidRPr="0062031A">
              <w:rPr>
                <w:color w:val="000000"/>
                <w:sz w:val="22"/>
              </w:rPr>
              <w:t>8</w:t>
            </w:r>
          </w:p>
        </w:tc>
        <w:tc>
          <w:tcPr>
            <w:tcW w:w="1465" w:type="pct"/>
            <w:tcBorders>
              <w:top w:val="nil"/>
              <w:left w:val="nil"/>
              <w:bottom w:val="single" w:sz="4" w:space="0" w:color="auto"/>
              <w:right w:val="single" w:sz="4" w:space="0" w:color="auto"/>
            </w:tcBorders>
            <w:shd w:val="clear" w:color="auto" w:fill="auto"/>
            <w:vAlign w:val="center"/>
            <w:hideMark/>
          </w:tcPr>
          <w:p w14:paraId="6CB29743" w14:textId="77777777" w:rsidR="00FE5242" w:rsidRPr="0062031A" w:rsidRDefault="00FE5242" w:rsidP="00F242DB">
            <w:pPr>
              <w:spacing w:line="240" w:lineRule="auto"/>
              <w:ind w:firstLine="0"/>
              <w:jc w:val="center"/>
              <w:rPr>
                <w:color w:val="000000"/>
                <w:sz w:val="22"/>
              </w:rPr>
            </w:pPr>
            <w:r w:rsidRPr="0062031A">
              <w:rPr>
                <w:color w:val="000000"/>
                <w:sz w:val="22"/>
              </w:rPr>
              <w:t>МК, КМ</w:t>
            </w:r>
          </w:p>
        </w:tc>
        <w:tc>
          <w:tcPr>
            <w:tcW w:w="2954" w:type="pct"/>
            <w:tcBorders>
              <w:top w:val="nil"/>
              <w:left w:val="nil"/>
              <w:bottom w:val="single" w:sz="4" w:space="0" w:color="auto"/>
              <w:right w:val="single" w:sz="4" w:space="0" w:color="auto"/>
            </w:tcBorders>
            <w:shd w:val="clear" w:color="auto" w:fill="auto"/>
            <w:vAlign w:val="center"/>
            <w:hideMark/>
          </w:tcPr>
          <w:p w14:paraId="1A61D4B0" w14:textId="77777777" w:rsidR="00FE5242" w:rsidRPr="0062031A" w:rsidRDefault="00FE5242" w:rsidP="00F242DB">
            <w:pPr>
              <w:spacing w:line="240" w:lineRule="auto"/>
              <w:ind w:firstLine="0"/>
              <w:jc w:val="left"/>
              <w:rPr>
                <w:color w:val="000000"/>
                <w:sz w:val="22"/>
              </w:rPr>
            </w:pPr>
            <w:r w:rsidRPr="0062031A">
              <w:rPr>
                <w:color w:val="000000"/>
                <w:sz w:val="22"/>
              </w:rPr>
              <w:t>Муниципальная котельная</w:t>
            </w:r>
          </w:p>
        </w:tc>
      </w:tr>
      <w:tr w:rsidR="00FE5242" w:rsidRPr="0062031A" w14:paraId="696A6B7A"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01145A" w14:textId="77777777" w:rsidR="00FE5242" w:rsidRPr="0062031A" w:rsidRDefault="00FE5242" w:rsidP="00F242DB">
            <w:pPr>
              <w:spacing w:line="240" w:lineRule="auto"/>
              <w:ind w:firstLine="0"/>
              <w:jc w:val="center"/>
              <w:rPr>
                <w:color w:val="000000"/>
                <w:sz w:val="22"/>
              </w:rPr>
            </w:pPr>
            <w:r w:rsidRPr="0062031A">
              <w:rPr>
                <w:color w:val="000000"/>
                <w:sz w:val="22"/>
              </w:rPr>
              <w:t>9</w:t>
            </w:r>
          </w:p>
        </w:tc>
        <w:tc>
          <w:tcPr>
            <w:tcW w:w="1465" w:type="pct"/>
            <w:tcBorders>
              <w:top w:val="nil"/>
              <w:left w:val="nil"/>
              <w:bottom w:val="single" w:sz="4" w:space="0" w:color="auto"/>
              <w:right w:val="single" w:sz="4" w:space="0" w:color="auto"/>
            </w:tcBorders>
            <w:shd w:val="clear" w:color="auto" w:fill="auto"/>
            <w:vAlign w:val="center"/>
            <w:hideMark/>
          </w:tcPr>
          <w:p w14:paraId="0176A57A" w14:textId="77777777" w:rsidR="00FE5242" w:rsidRPr="0062031A" w:rsidRDefault="00FE5242" w:rsidP="00F242DB">
            <w:pPr>
              <w:spacing w:line="240" w:lineRule="auto"/>
              <w:ind w:firstLine="0"/>
              <w:jc w:val="center"/>
              <w:rPr>
                <w:color w:val="000000"/>
                <w:sz w:val="22"/>
              </w:rPr>
            </w:pPr>
            <w:r w:rsidRPr="0062031A">
              <w:rPr>
                <w:color w:val="000000"/>
                <w:sz w:val="22"/>
              </w:rPr>
              <w:t>МУП</w:t>
            </w:r>
          </w:p>
        </w:tc>
        <w:tc>
          <w:tcPr>
            <w:tcW w:w="2954" w:type="pct"/>
            <w:tcBorders>
              <w:top w:val="nil"/>
              <w:left w:val="nil"/>
              <w:bottom w:val="single" w:sz="4" w:space="0" w:color="auto"/>
              <w:right w:val="single" w:sz="4" w:space="0" w:color="auto"/>
            </w:tcBorders>
            <w:shd w:val="clear" w:color="auto" w:fill="auto"/>
            <w:vAlign w:val="center"/>
            <w:hideMark/>
          </w:tcPr>
          <w:p w14:paraId="3FB6F88F" w14:textId="77777777" w:rsidR="00FE5242" w:rsidRPr="0062031A" w:rsidRDefault="00FE5242" w:rsidP="00F242DB">
            <w:pPr>
              <w:spacing w:line="240" w:lineRule="auto"/>
              <w:ind w:firstLine="0"/>
              <w:jc w:val="left"/>
              <w:rPr>
                <w:color w:val="000000"/>
                <w:sz w:val="22"/>
              </w:rPr>
            </w:pPr>
            <w:r w:rsidRPr="0062031A">
              <w:rPr>
                <w:color w:val="000000"/>
                <w:sz w:val="22"/>
              </w:rPr>
              <w:t>Муниципальное унитарное предприятие</w:t>
            </w:r>
          </w:p>
        </w:tc>
      </w:tr>
      <w:tr w:rsidR="00FE5242" w:rsidRPr="0062031A" w14:paraId="4D95F533"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2AA1158" w14:textId="77777777" w:rsidR="00FE5242" w:rsidRPr="0062031A" w:rsidRDefault="00FE5242" w:rsidP="00F242DB">
            <w:pPr>
              <w:spacing w:line="240" w:lineRule="auto"/>
              <w:ind w:firstLine="0"/>
              <w:jc w:val="center"/>
              <w:rPr>
                <w:color w:val="000000"/>
                <w:sz w:val="22"/>
              </w:rPr>
            </w:pPr>
            <w:r w:rsidRPr="0062031A">
              <w:rPr>
                <w:color w:val="000000"/>
                <w:sz w:val="22"/>
              </w:rPr>
              <w:t>10</w:t>
            </w:r>
          </w:p>
        </w:tc>
        <w:tc>
          <w:tcPr>
            <w:tcW w:w="1465" w:type="pct"/>
            <w:tcBorders>
              <w:top w:val="nil"/>
              <w:left w:val="nil"/>
              <w:bottom w:val="single" w:sz="4" w:space="0" w:color="auto"/>
              <w:right w:val="single" w:sz="4" w:space="0" w:color="auto"/>
            </w:tcBorders>
            <w:shd w:val="clear" w:color="auto" w:fill="auto"/>
            <w:vAlign w:val="center"/>
            <w:hideMark/>
          </w:tcPr>
          <w:p w14:paraId="416837A2" w14:textId="77777777" w:rsidR="00FE5242" w:rsidRPr="0062031A" w:rsidRDefault="00FE5242" w:rsidP="00F242DB">
            <w:pPr>
              <w:spacing w:line="240" w:lineRule="auto"/>
              <w:ind w:firstLine="0"/>
              <w:jc w:val="center"/>
              <w:rPr>
                <w:color w:val="000000"/>
                <w:sz w:val="22"/>
              </w:rPr>
            </w:pPr>
            <w:r w:rsidRPr="0062031A">
              <w:rPr>
                <w:color w:val="000000"/>
                <w:sz w:val="22"/>
              </w:rPr>
              <w:t>НВВ</w:t>
            </w:r>
          </w:p>
        </w:tc>
        <w:tc>
          <w:tcPr>
            <w:tcW w:w="2954" w:type="pct"/>
            <w:tcBorders>
              <w:top w:val="nil"/>
              <w:left w:val="nil"/>
              <w:bottom w:val="single" w:sz="4" w:space="0" w:color="auto"/>
              <w:right w:val="single" w:sz="4" w:space="0" w:color="auto"/>
            </w:tcBorders>
            <w:shd w:val="clear" w:color="auto" w:fill="auto"/>
            <w:vAlign w:val="center"/>
            <w:hideMark/>
          </w:tcPr>
          <w:p w14:paraId="562B1373" w14:textId="77777777" w:rsidR="00FE5242" w:rsidRPr="0062031A" w:rsidRDefault="00FE5242" w:rsidP="00F242DB">
            <w:pPr>
              <w:spacing w:line="240" w:lineRule="auto"/>
              <w:ind w:firstLine="0"/>
              <w:jc w:val="left"/>
              <w:rPr>
                <w:color w:val="000000"/>
                <w:sz w:val="22"/>
              </w:rPr>
            </w:pPr>
            <w:r w:rsidRPr="0062031A">
              <w:rPr>
                <w:color w:val="000000"/>
                <w:sz w:val="22"/>
              </w:rPr>
              <w:t>Необходимая валовая выручка</w:t>
            </w:r>
          </w:p>
        </w:tc>
      </w:tr>
      <w:tr w:rsidR="00FE5242" w:rsidRPr="0062031A" w14:paraId="72F7D428"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EC77E1" w14:textId="77777777" w:rsidR="00FE5242" w:rsidRPr="0062031A" w:rsidRDefault="00FE5242" w:rsidP="00F242DB">
            <w:pPr>
              <w:spacing w:line="240" w:lineRule="auto"/>
              <w:ind w:firstLine="0"/>
              <w:jc w:val="center"/>
              <w:rPr>
                <w:color w:val="000000"/>
                <w:sz w:val="22"/>
              </w:rPr>
            </w:pPr>
            <w:r w:rsidRPr="0062031A">
              <w:rPr>
                <w:color w:val="000000"/>
                <w:sz w:val="22"/>
              </w:rPr>
              <w:t>11</w:t>
            </w:r>
          </w:p>
        </w:tc>
        <w:tc>
          <w:tcPr>
            <w:tcW w:w="1465" w:type="pct"/>
            <w:tcBorders>
              <w:top w:val="nil"/>
              <w:left w:val="nil"/>
              <w:bottom w:val="single" w:sz="4" w:space="0" w:color="auto"/>
              <w:right w:val="single" w:sz="4" w:space="0" w:color="auto"/>
            </w:tcBorders>
            <w:shd w:val="clear" w:color="auto" w:fill="auto"/>
            <w:vAlign w:val="center"/>
            <w:hideMark/>
          </w:tcPr>
          <w:p w14:paraId="66BF97C0" w14:textId="77777777" w:rsidR="00FE5242" w:rsidRPr="0062031A" w:rsidRDefault="00FE5242" w:rsidP="00F242DB">
            <w:pPr>
              <w:spacing w:line="240" w:lineRule="auto"/>
              <w:ind w:firstLine="0"/>
              <w:jc w:val="center"/>
              <w:rPr>
                <w:color w:val="000000"/>
                <w:sz w:val="22"/>
              </w:rPr>
            </w:pPr>
            <w:r w:rsidRPr="0062031A">
              <w:rPr>
                <w:color w:val="000000"/>
                <w:sz w:val="22"/>
              </w:rPr>
              <w:t>НДС</w:t>
            </w:r>
          </w:p>
        </w:tc>
        <w:tc>
          <w:tcPr>
            <w:tcW w:w="2954" w:type="pct"/>
            <w:tcBorders>
              <w:top w:val="nil"/>
              <w:left w:val="nil"/>
              <w:bottom w:val="single" w:sz="4" w:space="0" w:color="auto"/>
              <w:right w:val="single" w:sz="4" w:space="0" w:color="auto"/>
            </w:tcBorders>
            <w:shd w:val="clear" w:color="auto" w:fill="auto"/>
            <w:vAlign w:val="center"/>
            <w:hideMark/>
          </w:tcPr>
          <w:p w14:paraId="5F2D969C" w14:textId="77777777" w:rsidR="00FE5242" w:rsidRPr="0062031A" w:rsidRDefault="00FE5242" w:rsidP="00F242DB">
            <w:pPr>
              <w:spacing w:line="240" w:lineRule="auto"/>
              <w:ind w:firstLine="0"/>
              <w:jc w:val="left"/>
              <w:rPr>
                <w:color w:val="000000"/>
                <w:sz w:val="22"/>
              </w:rPr>
            </w:pPr>
            <w:r w:rsidRPr="0062031A">
              <w:rPr>
                <w:color w:val="000000"/>
                <w:sz w:val="22"/>
              </w:rPr>
              <w:t>Налог на добавленную стоимость</w:t>
            </w:r>
          </w:p>
        </w:tc>
      </w:tr>
      <w:tr w:rsidR="00FE5242" w:rsidRPr="0062031A" w14:paraId="3DCB7FB3"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892FB8B" w14:textId="77777777" w:rsidR="00FE5242" w:rsidRPr="0062031A" w:rsidRDefault="00FE5242" w:rsidP="00F242DB">
            <w:pPr>
              <w:spacing w:line="240" w:lineRule="auto"/>
              <w:ind w:firstLine="0"/>
              <w:jc w:val="center"/>
              <w:rPr>
                <w:color w:val="000000"/>
                <w:sz w:val="22"/>
              </w:rPr>
            </w:pPr>
            <w:r w:rsidRPr="0062031A">
              <w:rPr>
                <w:color w:val="000000"/>
                <w:sz w:val="22"/>
              </w:rPr>
              <w:t>12</w:t>
            </w:r>
          </w:p>
        </w:tc>
        <w:tc>
          <w:tcPr>
            <w:tcW w:w="1465" w:type="pct"/>
            <w:tcBorders>
              <w:top w:val="nil"/>
              <w:left w:val="nil"/>
              <w:bottom w:val="single" w:sz="4" w:space="0" w:color="auto"/>
              <w:right w:val="single" w:sz="4" w:space="0" w:color="auto"/>
            </w:tcBorders>
            <w:shd w:val="clear" w:color="auto" w:fill="auto"/>
            <w:vAlign w:val="center"/>
            <w:hideMark/>
          </w:tcPr>
          <w:p w14:paraId="29C8C476" w14:textId="77777777" w:rsidR="00FE5242" w:rsidRPr="0062031A" w:rsidRDefault="00FE5242" w:rsidP="00F242DB">
            <w:pPr>
              <w:spacing w:line="240" w:lineRule="auto"/>
              <w:ind w:firstLine="0"/>
              <w:jc w:val="center"/>
              <w:rPr>
                <w:color w:val="000000"/>
                <w:sz w:val="22"/>
              </w:rPr>
            </w:pPr>
            <w:r w:rsidRPr="0062031A">
              <w:rPr>
                <w:color w:val="000000"/>
                <w:sz w:val="22"/>
              </w:rPr>
              <w:t>ННЗТ</w:t>
            </w:r>
          </w:p>
        </w:tc>
        <w:tc>
          <w:tcPr>
            <w:tcW w:w="2954" w:type="pct"/>
            <w:tcBorders>
              <w:top w:val="nil"/>
              <w:left w:val="nil"/>
              <w:bottom w:val="single" w:sz="4" w:space="0" w:color="auto"/>
              <w:right w:val="single" w:sz="4" w:space="0" w:color="auto"/>
            </w:tcBorders>
            <w:shd w:val="clear" w:color="auto" w:fill="auto"/>
            <w:vAlign w:val="center"/>
            <w:hideMark/>
          </w:tcPr>
          <w:p w14:paraId="1625A8DA" w14:textId="77777777" w:rsidR="00FE5242" w:rsidRPr="0062031A" w:rsidRDefault="00FE5242" w:rsidP="00F242DB">
            <w:pPr>
              <w:spacing w:line="240" w:lineRule="auto"/>
              <w:ind w:firstLine="0"/>
              <w:jc w:val="left"/>
              <w:rPr>
                <w:color w:val="000000"/>
                <w:sz w:val="22"/>
              </w:rPr>
            </w:pPr>
            <w:r w:rsidRPr="0062031A">
              <w:rPr>
                <w:color w:val="000000"/>
                <w:sz w:val="22"/>
              </w:rPr>
              <w:t>Неснижаемый нормативный запас топлива</w:t>
            </w:r>
          </w:p>
        </w:tc>
      </w:tr>
      <w:tr w:rsidR="00FE5242" w:rsidRPr="0062031A" w14:paraId="5B0B525D"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2EEBAF6" w14:textId="77777777" w:rsidR="00FE5242" w:rsidRPr="0062031A" w:rsidRDefault="00FE5242" w:rsidP="00F242DB">
            <w:pPr>
              <w:spacing w:line="240" w:lineRule="auto"/>
              <w:ind w:firstLine="0"/>
              <w:jc w:val="center"/>
              <w:rPr>
                <w:color w:val="000000"/>
                <w:sz w:val="22"/>
              </w:rPr>
            </w:pPr>
            <w:r w:rsidRPr="0062031A">
              <w:rPr>
                <w:color w:val="000000"/>
                <w:sz w:val="22"/>
              </w:rPr>
              <w:t>13</w:t>
            </w:r>
          </w:p>
        </w:tc>
        <w:tc>
          <w:tcPr>
            <w:tcW w:w="1465" w:type="pct"/>
            <w:tcBorders>
              <w:top w:val="nil"/>
              <w:left w:val="nil"/>
              <w:bottom w:val="single" w:sz="4" w:space="0" w:color="auto"/>
              <w:right w:val="single" w:sz="4" w:space="0" w:color="auto"/>
            </w:tcBorders>
            <w:shd w:val="clear" w:color="auto" w:fill="auto"/>
            <w:vAlign w:val="center"/>
            <w:hideMark/>
          </w:tcPr>
          <w:p w14:paraId="5B874D67" w14:textId="77777777" w:rsidR="00FE5242" w:rsidRPr="0062031A" w:rsidRDefault="00FE5242" w:rsidP="00F242DB">
            <w:pPr>
              <w:spacing w:line="240" w:lineRule="auto"/>
              <w:ind w:firstLine="0"/>
              <w:jc w:val="center"/>
              <w:rPr>
                <w:color w:val="000000"/>
                <w:sz w:val="22"/>
              </w:rPr>
            </w:pPr>
            <w:r w:rsidRPr="0062031A">
              <w:rPr>
                <w:color w:val="000000"/>
                <w:sz w:val="22"/>
              </w:rPr>
              <w:t>НС</w:t>
            </w:r>
          </w:p>
        </w:tc>
        <w:tc>
          <w:tcPr>
            <w:tcW w:w="2954" w:type="pct"/>
            <w:tcBorders>
              <w:top w:val="nil"/>
              <w:left w:val="nil"/>
              <w:bottom w:val="single" w:sz="4" w:space="0" w:color="auto"/>
              <w:right w:val="single" w:sz="4" w:space="0" w:color="auto"/>
            </w:tcBorders>
            <w:shd w:val="clear" w:color="auto" w:fill="auto"/>
            <w:vAlign w:val="center"/>
            <w:hideMark/>
          </w:tcPr>
          <w:p w14:paraId="70B140AE" w14:textId="77777777" w:rsidR="00FE5242" w:rsidRPr="0062031A" w:rsidRDefault="00FE5242" w:rsidP="00F242DB">
            <w:pPr>
              <w:spacing w:line="240" w:lineRule="auto"/>
              <w:ind w:firstLine="0"/>
              <w:jc w:val="left"/>
              <w:rPr>
                <w:color w:val="000000"/>
                <w:sz w:val="22"/>
              </w:rPr>
            </w:pPr>
            <w:r w:rsidRPr="0062031A">
              <w:rPr>
                <w:color w:val="000000"/>
                <w:sz w:val="22"/>
              </w:rPr>
              <w:t>Насосная станция</w:t>
            </w:r>
          </w:p>
        </w:tc>
      </w:tr>
      <w:tr w:rsidR="00FE5242" w:rsidRPr="0062031A" w14:paraId="3BE39759"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C639D10" w14:textId="77777777" w:rsidR="00FE5242" w:rsidRPr="0062031A" w:rsidRDefault="00FE5242" w:rsidP="00F242DB">
            <w:pPr>
              <w:spacing w:line="240" w:lineRule="auto"/>
              <w:ind w:firstLine="0"/>
              <w:jc w:val="center"/>
              <w:rPr>
                <w:color w:val="000000"/>
                <w:sz w:val="22"/>
              </w:rPr>
            </w:pPr>
            <w:r w:rsidRPr="0062031A">
              <w:rPr>
                <w:color w:val="000000"/>
                <w:sz w:val="22"/>
              </w:rPr>
              <w:t>14</w:t>
            </w:r>
          </w:p>
        </w:tc>
        <w:tc>
          <w:tcPr>
            <w:tcW w:w="1465" w:type="pct"/>
            <w:tcBorders>
              <w:top w:val="nil"/>
              <w:left w:val="nil"/>
              <w:bottom w:val="single" w:sz="4" w:space="0" w:color="auto"/>
              <w:right w:val="single" w:sz="4" w:space="0" w:color="auto"/>
            </w:tcBorders>
            <w:shd w:val="clear" w:color="auto" w:fill="auto"/>
            <w:vAlign w:val="center"/>
            <w:hideMark/>
          </w:tcPr>
          <w:p w14:paraId="748D6280" w14:textId="77777777" w:rsidR="00FE5242" w:rsidRPr="0062031A" w:rsidRDefault="00FE5242" w:rsidP="00F242DB">
            <w:pPr>
              <w:spacing w:line="240" w:lineRule="auto"/>
              <w:ind w:firstLine="0"/>
              <w:jc w:val="center"/>
              <w:rPr>
                <w:color w:val="000000"/>
                <w:sz w:val="22"/>
              </w:rPr>
            </w:pPr>
            <w:r w:rsidRPr="0062031A">
              <w:rPr>
                <w:color w:val="000000"/>
                <w:sz w:val="22"/>
              </w:rPr>
              <w:t>НТД</w:t>
            </w:r>
          </w:p>
        </w:tc>
        <w:tc>
          <w:tcPr>
            <w:tcW w:w="2954" w:type="pct"/>
            <w:tcBorders>
              <w:top w:val="nil"/>
              <w:left w:val="nil"/>
              <w:bottom w:val="single" w:sz="4" w:space="0" w:color="auto"/>
              <w:right w:val="single" w:sz="4" w:space="0" w:color="auto"/>
            </w:tcBorders>
            <w:shd w:val="clear" w:color="auto" w:fill="auto"/>
            <w:vAlign w:val="center"/>
            <w:hideMark/>
          </w:tcPr>
          <w:p w14:paraId="6F08B3B8" w14:textId="77777777" w:rsidR="00FE5242" w:rsidRPr="0062031A" w:rsidRDefault="00FE5242" w:rsidP="00F242DB">
            <w:pPr>
              <w:spacing w:line="240" w:lineRule="auto"/>
              <w:ind w:firstLine="0"/>
              <w:jc w:val="left"/>
              <w:rPr>
                <w:color w:val="000000"/>
                <w:sz w:val="22"/>
              </w:rPr>
            </w:pPr>
            <w:r w:rsidRPr="0062031A">
              <w:rPr>
                <w:color w:val="000000"/>
                <w:sz w:val="22"/>
              </w:rPr>
              <w:t>Нормативная техническая документация</w:t>
            </w:r>
          </w:p>
        </w:tc>
      </w:tr>
      <w:tr w:rsidR="00FE5242" w:rsidRPr="0062031A" w14:paraId="144DED6B" w14:textId="77777777" w:rsidTr="00DA67D1">
        <w:trPr>
          <w:trHeight w:val="285"/>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53214C4" w14:textId="77777777" w:rsidR="00FE5242" w:rsidRPr="0062031A" w:rsidRDefault="00FE5242" w:rsidP="00F242DB">
            <w:pPr>
              <w:spacing w:line="240" w:lineRule="auto"/>
              <w:ind w:firstLine="0"/>
              <w:jc w:val="center"/>
              <w:rPr>
                <w:color w:val="000000"/>
                <w:sz w:val="22"/>
              </w:rPr>
            </w:pPr>
            <w:r w:rsidRPr="0062031A">
              <w:rPr>
                <w:color w:val="000000"/>
                <w:sz w:val="22"/>
              </w:rPr>
              <w:t>15</w:t>
            </w:r>
          </w:p>
        </w:tc>
        <w:tc>
          <w:tcPr>
            <w:tcW w:w="1465" w:type="pct"/>
            <w:tcBorders>
              <w:top w:val="nil"/>
              <w:left w:val="nil"/>
              <w:bottom w:val="single" w:sz="4" w:space="0" w:color="auto"/>
              <w:right w:val="single" w:sz="4" w:space="0" w:color="auto"/>
            </w:tcBorders>
            <w:shd w:val="clear" w:color="auto" w:fill="auto"/>
            <w:vAlign w:val="center"/>
            <w:hideMark/>
          </w:tcPr>
          <w:p w14:paraId="0D53581B" w14:textId="77777777" w:rsidR="00FE5242" w:rsidRPr="0062031A" w:rsidRDefault="00FE5242" w:rsidP="00F242DB">
            <w:pPr>
              <w:spacing w:line="240" w:lineRule="auto"/>
              <w:ind w:firstLine="0"/>
              <w:jc w:val="center"/>
              <w:rPr>
                <w:color w:val="000000"/>
                <w:sz w:val="22"/>
              </w:rPr>
            </w:pPr>
            <w:r w:rsidRPr="0062031A">
              <w:rPr>
                <w:color w:val="000000"/>
                <w:sz w:val="22"/>
              </w:rPr>
              <w:t>НЭЗТ</w:t>
            </w:r>
          </w:p>
        </w:tc>
        <w:tc>
          <w:tcPr>
            <w:tcW w:w="2954" w:type="pct"/>
            <w:tcBorders>
              <w:top w:val="nil"/>
              <w:left w:val="nil"/>
              <w:bottom w:val="single" w:sz="4" w:space="0" w:color="auto"/>
              <w:right w:val="single" w:sz="4" w:space="0" w:color="auto"/>
            </w:tcBorders>
            <w:shd w:val="clear" w:color="auto" w:fill="auto"/>
            <w:vAlign w:val="center"/>
            <w:hideMark/>
          </w:tcPr>
          <w:p w14:paraId="5167C06D" w14:textId="77777777" w:rsidR="00FE5242" w:rsidRPr="0062031A" w:rsidRDefault="00FE5242" w:rsidP="00F242DB">
            <w:pPr>
              <w:spacing w:line="240" w:lineRule="auto"/>
              <w:ind w:firstLine="0"/>
              <w:jc w:val="left"/>
              <w:rPr>
                <w:color w:val="000000"/>
                <w:sz w:val="22"/>
              </w:rPr>
            </w:pPr>
            <w:r w:rsidRPr="0062031A">
              <w:rPr>
                <w:color w:val="000000"/>
                <w:sz w:val="22"/>
              </w:rPr>
              <w:t>Нормативный эксплуатационный запас основного или резервного видов топлива</w:t>
            </w:r>
          </w:p>
        </w:tc>
      </w:tr>
      <w:tr w:rsidR="00FE5242" w:rsidRPr="0062031A" w14:paraId="0254222D"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99D0DB" w14:textId="77777777" w:rsidR="00FE5242" w:rsidRPr="0062031A" w:rsidRDefault="00FE5242" w:rsidP="00F242DB">
            <w:pPr>
              <w:spacing w:line="240" w:lineRule="auto"/>
              <w:ind w:firstLine="0"/>
              <w:jc w:val="center"/>
              <w:rPr>
                <w:color w:val="000000"/>
                <w:sz w:val="22"/>
              </w:rPr>
            </w:pPr>
            <w:r w:rsidRPr="0062031A">
              <w:rPr>
                <w:color w:val="000000"/>
                <w:sz w:val="22"/>
              </w:rPr>
              <w:t>16</w:t>
            </w:r>
          </w:p>
        </w:tc>
        <w:tc>
          <w:tcPr>
            <w:tcW w:w="1465" w:type="pct"/>
            <w:tcBorders>
              <w:top w:val="nil"/>
              <w:left w:val="nil"/>
              <w:bottom w:val="single" w:sz="4" w:space="0" w:color="auto"/>
              <w:right w:val="single" w:sz="4" w:space="0" w:color="auto"/>
            </w:tcBorders>
            <w:shd w:val="clear" w:color="auto" w:fill="auto"/>
            <w:vAlign w:val="center"/>
            <w:hideMark/>
          </w:tcPr>
          <w:p w14:paraId="03EE10C4" w14:textId="77777777" w:rsidR="00FE5242" w:rsidRPr="0062031A" w:rsidRDefault="00FE5242" w:rsidP="00F242DB">
            <w:pPr>
              <w:spacing w:line="240" w:lineRule="auto"/>
              <w:ind w:firstLine="0"/>
              <w:jc w:val="center"/>
              <w:rPr>
                <w:color w:val="000000"/>
                <w:sz w:val="22"/>
              </w:rPr>
            </w:pPr>
            <w:r w:rsidRPr="0062031A">
              <w:rPr>
                <w:color w:val="000000"/>
                <w:sz w:val="22"/>
              </w:rPr>
              <w:t>ОВ</w:t>
            </w:r>
          </w:p>
        </w:tc>
        <w:tc>
          <w:tcPr>
            <w:tcW w:w="2954" w:type="pct"/>
            <w:tcBorders>
              <w:top w:val="nil"/>
              <w:left w:val="nil"/>
              <w:bottom w:val="single" w:sz="4" w:space="0" w:color="auto"/>
              <w:right w:val="single" w:sz="4" w:space="0" w:color="auto"/>
            </w:tcBorders>
            <w:shd w:val="clear" w:color="auto" w:fill="auto"/>
            <w:vAlign w:val="center"/>
            <w:hideMark/>
          </w:tcPr>
          <w:p w14:paraId="5F05F350" w14:textId="77777777" w:rsidR="00FE5242" w:rsidRPr="0062031A" w:rsidRDefault="00FE5242" w:rsidP="00F242DB">
            <w:pPr>
              <w:spacing w:line="240" w:lineRule="auto"/>
              <w:ind w:firstLine="0"/>
              <w:jc w:val="left"/>
              <w:rPr>
                <w:color w:val="000000"/>
                <w:sz w:val="22"/>
              </w:rPr>
            </w:pPr>
            <w:r w:rsidRPr="0062031A">
              <w:rPr>
                <w:color w:val="000000"/>
                <w:sz w:val="22"/>
              </w:rPr>
              <w:t>Отопление и вентиляция</w:t>
            </w:r>
          </w:p>
        </w:tc>
      </w:tr>
      <w:tr w:rsidR="00FE5242" w:rsidRPr="0062031A" w14:paraId="34ADF57D"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0AFD137" w14:textId="77777777" w:rsidR="00FE5242" w:rsidRPr="0062031A" w:rsidRDefault="00FE5242" w:rsidP="00F242DB">
            <w:pPr>
              <w:spacing w:line="240" w:lineRule="auto"/>
              <w:ind w:firstLine="0"/>
              <w:jc w:val="center"/>
              <w:rPr>
                <w:color w:val="000000"/>
                <w:sz w:val="22"/>
              </w:rPr>
            </w:pPr>
            <w:r w:rsidRPr="0062031A">
              <w:rPr>
                <w:color w:val="000000"/>
                <w:sz w:val="22"/>
              </w:rPr>
              <w:t>17</w:t>
            </w:r>
          </w:p>
        </w:tc>
        <w:tc>
          <w:tcPr>
            <w:tcW w:w="1465" w:type="pct"/>
            <w:tcBorders>
              <w:top w:val="nil"/>
              <w:left w:val="nil"/>
              <w:bottom w:val="single" w:sz="4" w:space="0" w:color="auto"/>
              <w:right w:val="single" w:sz="4" w:space="0" w:color="auto"/>
            </w:tcBorders>
            <w:shd w:val="clear" w:color="auto" w:fill="auto"/>
            <w:vAlign w:val="center"/>
            <w:hideMark/>
          </w:tcPr>
          <w:p w14:paraId="23FA2604" w14:textId="77777777" w:rsidR="00FE5242" w:rsidRPr="0062031A" w:rsidRDefault="00FE5242" w:rsidP="00F242DB">
            <w:pPr>
              <w:spacing w:line="240" w:lineRule="auto"/>
              <w:ind w:firstLine="0"/>
              <w:jc w:val="center"/>
              <w:rPr>
                <w:color w:val="000000"/>
                <w:sz w:val="22"/>
              </w:rPr>
            </w:pPr>
            <w:r w:rsidRPr="0062031A">
              <w:rPr>
                <w:color w:val="000000"/>
                <w:sz w:val="22"/>
              </w:rPr>
              <w:t>ОНЗТ</w:t>
            </w:r>
          </w:p>
        </w:tc>
        <w:tc>
          <w:tcPr>
            <w:tcW w:w="2954" w:type="pct"/>
            <w:tcBorders>
              <w:top w:val="nil"/>
              <w:left w:val="nil"/>
              <w:bottom w:val="single" w:sz="4" w:space="0" w:color="auto"/>
              <w:right w:val="single" w:sz="4" w:space="0" w:color="auto"/>
            </w:tcBorders>
            <w:shd w:val="clear" w:color="auto" w:fill="auto"/>
            <w:vAlign w:val="center"/>
            <w:hideMark/>
          </w:tcPr>
          <w:p w14:paraId="4E913BBF" w14:textId="77777777" w:rsidR="00FE5242" w:rsidRPr="0062031A" w:rsidRDefault="00FE5242" w:rsidP="00F242DB">
            <w:pPr>
              <w:spacing w:line="240" w:lineRule="auto"/>
              <w:ind w:firstLine="0"/>
              <w:jc w:val="left"/>
              <w:rPr>
                <w:color w:val="000000"/>
                <w:sz w:val="22"/>
              </w:rPr>
            </w:pPr>
            <w:r w:rsidRPr="0062031A">
              <w:rPr>
                <w:color w:val="000000"/>
                <w:sz w:val="22"/>
              </w:rPr>
              <w:t>Общий нормативный запас топлива</w:t>
            </w:r>
          </w:p>
        </w:tc>
      </w:tr>
      <w:tr w:rsidR="00FE5242" w:rsidRPr="0062031A" w14:paraId="4433245D"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0AF93DB" w14:textId="77777777" w:rsidR="00FE5242" w:rsidRPr="0062031A" w:rsidRDefault="00FE5242" w:rsidP="00F242DB">
            <w:pPr>
              <w:spacing w:line="240" w:lineRule="auto"/>
              <w:ind w:firstLine="0"/>
              <w:jc w:val="center"/>
              <w:rPr>
                <w:color w:val="000000"/>
                <w:sz w:val="22"/>
              </w:rPr>
            </w:pPr>
            <w:r w:rsidRPr="0062031A">
              <w:rPr>
                <w:color w:val="000000"/>
                <w:sz w:val="22"/>
              </w:rPr>
              <w:t>18</w:t>
            </w:r>
          </w:p>
        </w:tc>
        <w:tc>
          <w:tcPr>
            <w:tcW w:w="1465" w:type="pct"/>
            <w:tcBorders>
              <w:top w:val="nil"/>
              <w:left w:val="nil"/>
              <w:bottom w:val="single" w:sz="4" w:space="0" w:color="auto"/>
              <w:right w:val="single" w:sz="4" w:space="0" w:color="auto"/>
            </w:tcBorders>
            <w:shd w:val="clear" w:color="auto" w:fill="auto"/>
            <w:vAlign w:val="center"/>
            <w:hideMark/>
          </w:tcPr>
          <w:p w14:paraId="3AC7EB10" w14:textId="77777777" w:rsidR="00FE5242" w:rsidRPr="0062031A" w:rsidRDefault="00FE5242" w:rsidP="00F242DB">
            <w:pPr>
              <w:spacing w:line="240" w:lineRule="auto"/>
              <w:ind w:firstLine="0"/>
              <w:jc w:val="center"/>
              <w:rPr>
                <w:color w:val="000000"/>
                <w:sz w:val="22"/>
              </w:rPr>
            </w:pPr>
            <w:r w:rsidRPr="0062031A">
              <w:rPr>
                <w:color w:val="000000"/>
                <w:sz w:val="22"/>
              </w:rPr>
              <w:t>ПИР</w:t>
            </w:r>
          </w:p>
        </w:tc>
        <w:tc>
          <w:tcPr>
            <w:tcW w:w="2954" w:type="pct"/>
            <w:tcBorders>
              <w:top w:val="nil"/>
              <w:left w:val="nil"/>
              <w:bottom w:val="single" w:sz="4" w:space="0" w:color="auto"/>
              <w:right w:val="single" w:sz="4" w:space="0" w:color="auto"/>
            </w:tcBorders>
            <w:shd w:val="clear" w:color="auto" w:fill="auto"/>
            <w:vAlign w:val="center"/>
            <w:hideMark/>
          </w:tcPr>
          <w:p w14:paraId="229188A0" w14:textId="77777777" w:rsidR="00FE5242" w:rsidRPr="0062031A" w:rsidRDefault="00FE5242" w:rsidP="00F242DB">
            <w:pPr>
              <w:spacing w:line="240" w:lineRule="auto"/>
              <w:ind w:firstLine="0"/>
              <w:jc w:val="left"/>
              <w:rPr>
                <w:color w:val="000000"/>
                <w:sz w:val="22"/>
              </w:rPr>
            </w:pPr>
            <w:r w:rsidRPr="0062031A">
              <w:rPr>
                <w:color w:val="000000"/>
                <w:sz w:val="22"/>
              </w:rPr>
              <w:t>Проектные и изыскательские работы</w:t>
            </w:r>
          </w:p>
        </w:tc>
      </w:tr>
      <w:tr w:rsidR="00FE5242" w:rsidRPr="0062031A" w14:paraId="65C562DB"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06CD23" w14:textId="77777777" w:rsidR="00FE5242" w:rsidRPr="0062031A" w:rsidRDefault="00FE5242" w:rsidP="00F242DB">
            <w:pPr>
              <w:spacing w:line="240" w:lineRule="auto"/>
              <w:ind w:firstLine="0"/>
              <w:jc w:val="center"/>
              <w:rPr>
                <w:color w:val="000000"/>
                <w:sz w:val="22"/>
              </w:rPr>
            </w:pPr>
            <w:r w:rsidRPr="0062031A">
              <w:rPr>
                <w:color w:val="000000"/>
                <w:sz w:val="22"/>
              </w:rPr>
              <w:t>19</w:t>
            </w:r>
          </w:p>
        </w:tc>
        <w:tc>
          <w:tcPr>
            <w:tcW w:w="1465" w:type="pct"/>
            <w:tcBorders>
              <w:top w:val="nil"/>
              <w:left w:val="nil"/>
              <w:bottom w:val="single" w:sz="4" w:space="0" w:color="auto"/>
              <w:right w:val="single" w:sz="4" w:space="0" w:color="auto"/>
            </w:tcBorders>
            <w:shd w:val="clear" w:color="auto" w:fill="auto"/>
            <w:vAlign w:val="center"/>
            <w:hideMark/>
          </w:tcPr>
          <w:p w14:paraId="14F8B140" w14:textId="77777777" w:rsidR="00FE5242" w:rsidRPr="0062031A" w:rsidRDefault="00FE5242" w:rsidP="00F242DB">
            <w:pPr>
              <w:spacing w:line="240" w:lineRule="auto"/>
              <w:ind w:firstLine="0"/>
              <w:jc w:val="center"/>
              <w:rPr>
                <w:color w:val="000000"/>
                <w:sz w:val="22"/>
              </w:rPr>
            </w:pPr>
            <w:r w:rsidRPr="0062031A">
              <w:rPr>
                <w:color w:val="000000"/>
                <w:sz w:val="22"/>
              </w:rPr>
              <w:t>ПНС</w:t>
            </w:r>
          </w:p>
        </w:tc>
        <w:tc>
          <w:tcPr>
            <w:tcW w:w="2954" w:type="pct"/>
            <w:tcBorders>
              <w:top w:val="nil"/>
              <w:left w:val="nil"/>
              <w:bottom w:val="single" w:sz="4" w:space="0" w:color="auto"/>
              <w:right w:val="single" w:sz="4" w:space="0" w:color="auto"/>
            </w:tcBorders>
            <w:shd w:val="clear" w:color="auto" w:fill="auto"/>
            <w:vAlign w:val="center"/>
            <w:hideMark/>
          </w:tcPr>
          <w:p w14:paraId="23B4AFB4" w14:textId="77777777" w:rsidR="00FE5242" w:rsidRPr="0062031A" w:rsidRDefault="00FE5242" w:rsidP="00F242DB">
            <w:pPr>
              <w:spacing w:line="240" w:lineRule="auto"/>
              <w:ind w:firstLine="0"/>
              <w:jc w:val="left"/>
              <w:rPr>
                <w:color w:val="000000"/>
                <w:sz w:val="22"/>
              </w:rPr>
            </w:pPr>
            <w:r w:rsidRPr="0062031A">
              <w:rPr>
                <w:color w:val="000000"/>
                <w:sz w:val="22"/>
              </w:rPr>
              <w:t>Повысительно-насосная станция</w:t>
            </w:r>
          </w:p>
        </w:tc>
      </w:tr>
      <w:tr w:rsidR="00FE5242" w:rsidRPr="0062031A" w14:paraId="6538A642" w14:textId="77777777" w:rsidTr="00DA67D1">
        <w:trPr>
          <w:trHeight w:val="269"/>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06E5CEC" w14:textId="77777777" w:rsidR="00FE5242" w:rsidRPr="0062031A" w:rsidRDefault="00FE5242" w:rsidP="00F242DB">
            <w:pPr>
              <w:spacing w:line="240" w:lineRule="auto"/>
              <w:ind w:firstLine="0"/>
              <w:jc w:val="center"/>
              <w:rPr>
                <w:color w:val="000000"/>
                <w:sz w:val="22"/>
              </w:rPr>
            </w:pPr>
            <w:r w:rsidRPr="0062031A">
              <w:rPr>
                <w:color w:val="000000"/>
                <w:sz w:val="22"/>
              </w:rPr>
              <w:t>20</w:t>
            </w:r>
          </w:p>
        </w:tc>
        <w:tc>
          <w:tcPr>
            <w:tcW w:w="1465" w:type="pct"/>
            <w:tcBorders>
              <w:top w:val="nil"/>
              <w:left w:val="nil"/>
              <w:bottom w:val="single" w:sz="4" w:space="0" w:color="auto"/>
              <w:right w:val="single" w:sz="4" w:space="0" w:color="auto"/>
            </w:tcBorders>
            <w:shd w:val="clear" w:color="auto" w:fill="auto"/>
            <w:vAlign w:val="center"/>
            <w:hideMark/>
          </w:tcPr>
          <w:p w14:paraId="04EFC31F" w14:textId="77777777" w:rsidR="00FE5242" w:rsidRPr="0062031A" w:rsidRDefault="00FE5242" w:rsidP="00F242DB">
            <w:pPr>
              <w:spacing w:line="240" w:lineRule="auto"/>
              <w:ind w:firstLine="0"/>
              <w:jc w:val="center"/>
              <w:rPr>
                <w:color w:val="000000"/>
                <w:sz w:val="22"/>
              </w:rPr>
            </w:pPr>
            <w:r w:rsidRPr="0062031A">
              <w:rPr>
                <w:color w:val="000000"/>
                <w:sz w:val="22"/>
              </w:rPr>
              <w:t>ПП РФ</w:t>
            </w:r>
          </w:p>
        </w:tc>
        <w:tc>
          <w:tcPr>
            <w:tcW w:w="2954" w:type="pct"/>
            <w:tcBorders>
              <w:top w:val="nil"/>
              <w:left w:val="nil"/>
              <w:bottom w:val="single" w:sz="4" w:space="0" w:color="auto"/>
              <w:right w:val="single" w:sz="4" w:space="0" w:color="auto"/>
            </w:tcBorders>
            <w:shd w:val="clear" w:color="auto" w:fill="auto"/>
            <w:vAlign w:val="center"/>
            <w:hideMark/>
          </w:tcPr>
          <w:p w14:paraId="7D1D39A0" w14:textId="77777777" w:rsidR="00FE5242" w:rsidRPr="0062031A" w:rsidRDefault="00FE5242" w:rsidP="00F242DB">
            <w:pPr>
              <w:spacing w:line="240" w:lineRule="auto"/>
              <w:ind w:firstLine="0"/>
              <w:jc w:val="left"/>
              <w:rPr>
                <w:color w:val="000000"/>
                <w:sz w:val="22"/>
              </w:rPr>
            </w:pPr>
            <w:r w:rsidRPr="0062031A">
              <w:rPr>
                <w:color w:val="000000"/>
                <w:sz w:val="22"/>
              </w:rPr>
              <w:t>Постановление Правительства Российской Федерации</w:t>
            </w:r>
          </w:p>
        </w:tc>
      </w:tr>
      <w:tr w:rsidR="00FE5242" w:rsidRPr="0062031A" w14:paraId="6B39131B"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94F2AFC" w14:textId="77777777" w:rsidR="00FE5242" w:rsidRPr="0062031A" w:rsidRDefault="00FE5242" w:rsidP="00F242DB">
            <w:pPr>
              <w:spacing w:line="240" w:lineRule="auto"/>
              <w:ind w:firstLine="0"/>
              <w:jc w:val="center"/>
              <w:rPr>
                <w:color w:val="000000"/>
                <w:sz w:val="22"/>
              </w:rPr>
            </w:pPr>
            <w:r w:rsidRPr="0062031A">
              <w:rPr>
                <w:color w:val="000000"/>
                <w:sz w:val="22"/>
              </w:rPr>
              <w:t>21</w:t>
            </w:r>
          </w:p>
        </w:tc>
        <w:tc>
          <w:tcPr>
            <w:tcW w:w="1465" w:type="pct"/>
            <w:tcBorders>
              <w:top w:val="nil"/>
              <w:left w:val="nil"/>
              <w:bottom w:val="single" w:sz="4" w:space="0" w:color="auto"/>
              <w:right w:val="single" w:sz="4" w:space="0" w:color="auto"/>
            </w:tcBorders>
            <w:shd w:val="clear" w:color="auto" w:fill="auto"/>
            <w:vAlign w:val="center"/>
            <w:hideMark/>
          </w:tcPr>
          <w:p w14:paraId="7D30ECCB" w14:textId="77777777" w:rsidR="00FE5242" w:rsidRPr="0062031A" w:rsidRDefault="00FE5242" w:rsidP="00F242DB">
            <w:pPr>
              <w:spacing w:line="240" w:lineRule="auto"/>
              <w:ind w:firstLine="0"/>
              <w:jc w:val="center"/>
              <w:rPr>
                <w:color w:val="000000"/>
                <w:sz w:val="22"/>
              </w:rPr>
            </w:pPr>
            <w:r w:rsidRPr="0062031A">
              <w:rPr>
                <w:color w:val="000000"/>
                <w:sz w:val="22"/>
              </w:rPr>
              <w:t>ППУ</w:t>
            </w:r>
          </w:p>
        </w:tc>
        <w:tc>
          <w:tcPr>
            <w:tcW w:w="2954" w:type="pct"/>
            <w:tcBorders>
              <w:top w:val="nil"/>
              <w:left w:val="nil"/>
              <w:bottom w:val="single" w:sz="4" w:space="0" w:color="auto"/>
              <w:right w:val="single" w:sz="4" w:space="0" w:color="auto"/>
            </w:tcBorders>
            <w:shd w:val="clear" w:color="auto" w:fill="auto"/>
            <w:vAlign w:val="center"/>
            <w:hideMark/>
          </w:tcPr>
          <w:p w14:paraId="58F9337C" w14:textId="77777777" w:rsidR="00FE5242" w:rsidRPr="0062031A" w:rsidRDefault="00FE5242" w:rsidP="00F242DB">
            <w:pPr>
              <w:spacing w:line="240" w:lineRule="auto"/>
              <w:ind w:firstLine="0"/>
              <w:jc w:val="left"/>
              <w:rPr>
                <w:color w:val="000000"/>
                <w:sz w:val="22"/>
              </w:rPr>
            </w:pPr>
            <w:r w:rsidRPr="0062031A">
              <w:rPr>
                <w:color w:val="000000"/>
                <w:sz w:val="22"/>
              </w:rPr>
              <w:t>Пенополиуретан</w:t>
            </w:r>
          </w:p>
        </w:tc>
      </w:tr>
      <w:tr w:rsidR="00FE5242" w:rsidRPr="0062031A" w14:paraId="23AB7C15"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79EE4B4" w14:textId="77777777" w:rsidR="00FE5242" w:rsidRPr="0062031A" w:rsidRDefault="00FE5242" w:rsidP="00F242DB">
            <w:pPr>
              <w:spacing w:line="240" w:lineRule="auto"/>
              <w:ind w:firstLine="0"/>
              <w:jc w:val="center"/>
              <w:rPr>
                <w:color w:val="000000"/>
                <w:sz w:val="22"/>
              </w:rPr>
            </w:pPr>
            <w:r w:rsidRPr="0062031A">
              <w:rPr>
                <w:color w:val="000000"/>
                <w:sz w:val="22"/>
              </w:rPr>
              <w:t>22</w:t>
            </w:r>
          </w:p>
        </w:tc>
        <w:tc>
          <w:tcPr>
            <w:tcW w:w="1465" w:type="pct"/>
            <w:tcBorders>
              <w:top w:val="nil"/>
              <w:left w:val="nil"/>
              <w:bottom w:val="single" w:sz="4" w:space="0" w:color="auto"/>
              <w:right w:val="single" w:sz="4" w:space="0" w:color="auto"/>
            </w:tcBorders>
            <w:shd w:val="clear" w:color="auto" w:fill="auto"/>
            <w:vAlign w:val="center"/>
            <w:hideMark/>
          </w:tcPr>
          <w:p w14:paraId="75B88476" w14:textId="77777777" w:rsidR="00FE5242" w:rsidRPr="0062031A" w:rsidRDefault="00FE5242" w:rsidP="00F242DB">
            <w:pPr>
              <w:spacing w:line="240" w:lineRule="auto"/>
              <w:ind w:firstLine="0"/>
              <w:jc w:val="center"/>
              <w:rPr>
                <w:color w:val="000000"/>
                <w:sz w:val="22"/>
              </w:rPr>
            </w:pPr>
            <w:r w:rsidRPr="0062031A">
              <w:rPr>
                <w:color w:val="000000"/>
                <w:sz w:val="22"/>
              </w:rPr>
              <w:t>СМР</w:t>
            </w:r>
          </w:p>
        </w:tc>
        <w:tc>
          <w:tcPr>
            <w:tcW w:w="2954" w:type="pct"/>
            <w:tcBorders>
              <w:top w:val="nil"/>
              <w:left w:val="nil"/>
              <w:bottom w:val="single" w:sz="4" w:space="0" w:color="auto"/>
              <w:right w:val="single" w:sz="4" w:space="0" w:color="auto"/>
            </w:tcBorders>
            <w:shd w:val="clear" w:color="auto" w:fill="auto"/>
            <w:vAlign w:val="center"/>
            <w:hideMark/>
          </w:tcPr>
          <w:p w14:paraId="42BE901D" w14:textId="77777777" w:rsidR="00FE5242" w:rsidRPr="0062031A" w:rsidRDefault="00FE5242" w:rsidP="00F242DB">
            <w:pPr>
              <w:spacing w:line="240" w:lineRule="auto"/>
              <w:ind w:firstLine="0"/>
              <w:jc w:val="left"/>
              <w:rPr>
                <w:color w:val="000000"/>
                <w:sz w:val="22"/>
              </w:rPr>
            </w:pPr>
            <w:r w:rsidRPr="0062031A">
              <w:rPr>
                <w:color w:val="000000"/>
                <w:sz w:val="22"/>
              </w:rPr>
              <w:t>Строительно-монтажные работы</w:t>
            </w:r>
          </w:p>
        </w:tc>
      </w:tr>
      <w:tr w:rsidR="00FE5242" w:rsidRPr="0062031A" w14:paraId="1007B415"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4C3F96A" w14:textId="77777777" w:rsidR="00FE5242" w:rsidRPr="0062031A" w:rsidRDefault="00FE5242" w:rsidP="00F242DB">
            <w:pPr>
              <w:spacing w:line="240" w:lineRule="auto"/>
              <w:ind w:firstLine="0"/>
              <w:jc w:val="center"/>
              <w:rPr>
                <w:color w:val="000000"/>
                <w:sz w:val="22"/>
              </w:rPr>
            </w:pPr>
            <w:r w:rsidRPr="0062031A">
              <w:rPr>
                <w:color w:val="000000"/>
                <w:sz w:val="22"/>
              </w:rPr>
              <w:t>23</w:t>
            </w:r>
          </w:p>
        </w:tc>
        <w:tc>
          <w:tcPr>
            <w:tcW w:w="1465" w:type="pct"/>
            <w:tcBorders>
              <w:top w:val="nil"/>
              <w:left w:val="nil"/>
              <w:bottom w:val="single" w:sz="4" w:space="0" w:color="auto"/>
              <w:right w:val="single" w:sz="4" w:space="0" w:color="auto"/>
            </w:tcBorders>
            <w:shd w:val="clear" w:color="auto" w:fill="auto"/>
            <w:vAlign w:val="center"/>
            <w:hideMark/>
          </w:tcPr>
          <w:p w14:paraId="6D440B6E" w14:textId="77777777" w:rsidR="00FE5242" w:rsidRPr="0062031A" w:rsidRDefault="00FE5242" w:rsidP="00F242DB">
            <w:pPr>
              <w:spacing w:line="240" w:lineRule="auto"/>
              <w:ind w:firstLine="0"/>
              <w:jc w:val="center"/>
              <w:rPr>
                <w:color w:val="000000"/>
                <w:sz w:val="22"/>
              </w:rPr>
            </w:pPr>
            <w:r w:rsidRPr="0062031A">
              <w:rPr>
                <w:color w:val="000000"/>
                <w:sz w:val="22"/>
              </w:rPr>
              <w:t>СЦТ</w:t>
            </w:r>
          </w:p>
        </w:tc>
        <w:tc>
          <w:tcPr>
            <w:tcW w:w="2954" w:type="pct"/>
            <w:tcBorders>
              <w:top w:val="nil"/>
              <w:left w:val="nil"/>
              <w:bottom w:val="single" w:sz="4" w:space="0" w:color="auto"/>
              <w:right w:val="single" w:sz="4" w:space="0" w:color="auto"/>
            </w:tcBorders>
            <w:shd w:val="clear" w:color="auto" w:fill="auto"/>
            <w:vAlign w:val="center"/>
            <w:hideMark/>
          </w:tcPr>
          <w:p w14:paraId="66777671" w14:textId="77777777" w:rsidR="00FE5242" w:rsidRPr="0062031A" w:rsidRDefault="00FE5242" w:rsidP="00F242DB">
            <w:pPr>
              <w:spacing w:line="240" w:lineRule="auto"/>
              <w:ind w:firstLine="0"/>
              <w:jc w:val="left"/>
              <w:rPr>
                <w:color w:val="000000"/>
                <w:sz w:val="22"/>
              </w:rPr>
            </w:pPr>
            <w:r w:rsidRPr="0062031A">
              <w:rPr>
                <w:color w:val="000000"/>
                <w:sz w:val="22"/>
              </w:rPr>
              <w:t>Система централизованного теплоснабжения</w:t>
            </w:r>
          </w:p>
        </w:tc>
      </w:tr>
      <w:tr w:rsidR="00FE5242" w:rsidRPr="0062031A" w14:paraId="07CD5BC9"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29433BE" w14:textId="77777777" w:rsidR="00FE5242" w:rsidRPr="0062031A" w:rsidRDefault="00FE5242" w:rsidP="00F242DB">
            <w:pPr>
              <w:spacing w:line="240" w:lineRule="auto"/>
              <w:ind w:firstLine="0"/>
              <w:jc w:val="center"/>
              <w:rPr>
                <w:color w:val="000000"/>
                <w:sz w:val="22"/>
              </w:rPr>
            </w:pPr>
            <w:r w:rsidRPr="0062031A">
              <w:rPr>
                <w:color w:val="000000"/>
                <w:sz w:val="22"/>
              </w:rPr>
              <w:t>24</w:t>
            </w:r>
          </w:p>
        </w:tc>
        <w:tc>
          <w:tcPr>
            <w:tcW w:w="1465" w:type="pct"/>
            <w:tcBorders>
              <w:top w:val="nil"/>
              <w:left w:val="nil"/>
              <w:bottom w:val="single" w:sz="4" w:space="0" w:color="auto"/>
              <w:right w:val="single" w:sz="4" w:space="0" w:color="auto"/>
            </w:tcBorders>
            <w:shd w:val="clear" w:color="auto" w:fill="auto"/>
            <w:vAlign w:val="center"/>
            <w:hideMark/>
          </w:tcPr>
          <w:p w14:paraId="5A91B6A5" w14:textId="77777777" w:rsidR="00FE5242" w:rsidRPr="0062031A" w:rsidRDefault="00FE5242" w:rsidP="00F242DB">
            <w:pPr>
              <w:spacing w:line="240" w:lineRule="auto"/>
              <w:ind w:firstLine="0"/>
              <w:jc w:val="center"/>
              <w:rPr>
                <w:color w:val="000000"/>
                <w:sz w:val="22"/>
              </w:rPr>
            </w:pPr>
            <w:r w:rsidRPr="0062031A">
              <w:rPr>
                <w:color w:val="000000"/>
                <w:sz w:val="22"/>
              </w:rPr>
              <w:t>ТЭ</w:t>
            </w:r>
          </w:p>
        </w:tc>
        <w:tc>
          <w:tcPr>
            <w:tcW w:w="2954" w:type="pct"/>
            <w:tcBorders>
              <w:top w:val="nil"/>
              <w:left w:val="nil"/>
              <w:bottom w:val="single" w:sz="4" w:space="0" w:color="auto"/>
              <w:right w:val="single" w:sz="4" w:space="0" w:color="auto"/>
            </w:tcBorders>
            <w:shd w:val="clear" w:color="auto" w:fill="auto"/>
            <w:vAlign w:val="center"/>
            <w:hideMark/>
          </w:tcPr>
          <w:p w14:paraId="2318C1BE" w14:textId="77777777" w:rsidR="00FE5242" w:rsidRPr="0062031A" w:rsidRDefault="00FE5242" w:rsidP="00F242DB">
            <w:pPr>
              <w:spacing w:line="240" w:lineRule="auto"/>
              <w:ind w:firstLine="0"/>
              <w:jc w:val="left"/>
              <w:rPr>
                <w:color w:val="000000"/>
                <w:sz w:val="22"/>
              </w:rPr>
            </w:pPr>
            <w:r w:rsidRPr="0062031A">
              <w:rPr>
                <w:color w:val="000000"/>
                <w:sz w:val="22"/>
              </w:rPr>
              <w:t>Тепловая энергия</w:t>
            </w:r>
          </w:p>
        </w:tc>
      </w:tr>
      <w:tr w:rsidR="00FE5242" w:rsidRPr="0062031A" w14:paraId="58CFF62D"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C46E59D" w14:textId="77777777" w:rsidR="00FE5242" w:rsidRPr="0062031A" w:rsidRDefault="00FE5242" w:rsidP="00F242DB">
            <w:pPr>
              <w:spacing w:line="240" w:lineRule="auto"/>
              <w:ind w:firstLine="0"/>
              <w:jc w:val="center"/>
              <w:rPr>
                <w:color w:val="000000"/>
                <w:sz w:val="22"/>
              </w:rPr>
            </w:pPr>
            <w:r w:rsidRPr="0062031A">
              <w:rPr>
                <w:color w:val="000000"/>
                <w:sz w:val="22"/>
              </w:rPr>
              <w:t>25</w:t>
            </w:r>
          </w:p>
        </w:tc>
        <w:tc>
          <w:tcPr>
            <w:tcW w:w="1465" w:type="pct"/>
            <w:tcBorders>
              <w:top w:val="nil"/>
              <w:left w:val="nil"/>
              <w:bottom w:val="single" w:sz="4" w:space="0" w:color="auto"/>
              <w:right w:val="single" w:sz="4" w:space="0" w:color="auto"/>
            </w:tcBorders>
            <w:shd w:val="clear" w:color="auto" w:fill="auto"/>
            <w:vAlign w:val="center"/>
            <w:hideMark/>
          </w:tcPr>
          <w:p w14:paraId="76E3AFB1" w14:textId="77777777" w:rsidR="00FE5242" w:rsidRPr="0062031A" w:rsidRDefault="00FE5242" w:rsidP="00F242DB">
            <w:pPr>
              <w:spacing w:line="240" w:lineRule="auto"/>
              <w:ind w:firstLine="0"/>
              <w:jc w:val="center"/>
              <w:rPr>
                <w:color w:val="000000"/>
                <w:sz w:val="22"/>
              </w:rPr>
            </w:pPr>
            <w:r w:rsidRPr="0062031A">
              <w:rPr>
                <w:color w:val="000000"/>
                <w:sz w:val="22"/>
              </w:rPr>
              <w:t>ХВО</w:t>
            </w:r>
          </w:p>
        </w:tc>
        <w:tc>
          <w:tcPr>
            <w:tcW w:w="2954" w:type="pct"/>
            <w:tcBorders>
              <w:top w:val="nil"/>
              <w:left w:val="nil"/>
              <w:bottom w:val="single" w:sz="4" w:space="0" w:color="auto"/>
              <w:right w:val="single" w:sz="4" w:space="0" w:color="auto"/>
            </w:tcBorders>
            <w:shd w:val="clear" w:color="auto" w:fill="auto"/>
            <w:vAlign w:val="center"/>
            <w:hideMark/>
          </w:tcPr>
          <w:p w14:paraId="17D81CA7" w14:textId="77777777" w:rsidR="00FE5242" w:rsidRPr="0062031A" w:rsidRDefault="00FE5242" w:rsidP="00F242DB">
            <w:pPr>
              <w:spacing w:line="240" w:lineRule="auto"/>
              <w:ind w:firstLine="0"/>
              <w:jc w:val="left"/>
              <w:rPr>
                <w:color w:val="000000"/>
                <w:sz w:val="22"/>
              </w:rPr>
            </w:pPr>
            <w:r w:rsidRPr="0062031A">
              <w:rPr>
                <w:color w:val="000000"/>
                <w:sz w:val="22"/>
              </w:rPr>
              <w:t>Химводоочистка</w:t>
            </w:r>
          </w:p>
        </w:tc>
      </w:tr>
      <w:tr w:rsidR="00FE5242" w:rsidRPr="0062031A" w14:paraId="213C1EDF"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D240F70" w14:textId="77777777" w:rsidR="00FE5242" w:rsidRPr="0062031A" w:rsidRDefault="00FE5242" w:rsidP="00F242DB">
            <w:pPr>
              <w:spacing w:line="240" w:lineRule="auto"/>
              <w:ind w:firstLine="0"/>
              <w:jc w:val="center"/>
              <w:rPr>
                <w:color w:val="000000"/>
                <w:sz w:val="22"/>
              </w:rPr>
            </w:pPr>
            <w:r w:rsidRPr="0062031A">
              <w:rPr>
                <w:color w:val="000000"/>
                <w:sz w:val="22"/>
              </w:rPr>
              <w:t>26</w:t>
            </w:r>
          </w:p>
        </w:tc>
        <w:tc>
          <w:tcPr>
            <w:tcW w:w="1465" w:type="pct"/>
            <w:tcBorders>
              <w:top w:val="nil"/>
              <w:left w:val="nil"/>
              <w:bottom w:val="single" w:sz="4" w:space="0" w:color="auto"/>
              <w:right w:val="single" w:sz="4" w:space="0" w:color="auto"/>
            </w:tcBorders>
            <w:shd w:val="clear" w:color="auto" w:fill="auto"/>
            <w:vAlign w:val="center"/>
            <w:hideMark/>
          </w:tcPr>
          <w:p w14:paraId="2B711587" w14:textId="77777777" w:rsidR="00FE5242" w:rsidRPr="0062031A" w:rsidRDefault="00FE5242" w:rsidP="00F242DB">
            <w:pPr>
              <w:spacing w:line="240" w:lineRule="auto"/>
              <w:ind w:firstLine="0"/>
              <w:jc w:val="center"/>
              <w:rPr>
                <w:color w:val="000000"/>
                <w:sz w:val="22"/>
              </w:rPr>
            </w:pPr>
            <w:r w:rsidRPr="0062031A">
              <w:rPr>
                <w:color w:val="000000"/>
                <w:sz w:val="22"/>
              </w:rPr>
              <w:t>ХВП</w:t>
            </w:r>
          </w:p>
        </w:tc>
        <w:tc>
          <w:tcPr>
            <w:tcW w:w="2954" w:type="pct"/>
            <w:tcBorders>
              <w:top w:val="nil"/>
              <w:left w:val="nil"/>
              <w:bottom w:val="single" w:sz="4" w:space="0" w:color="auto"/>
              <w:right w:val="single" w:sz="4" w:space="0" w:color="auto"/>
            </w:tcBorders>
            <w:shd w:val="clear" w:color="auto" w:fill="auto"/>
            <w:vAlign w:val="center"/>
            <w:hideMark/>
          </w:tcPr>
          <w:p w14:paraId="2C53ADB7" w14:textId="77777777" w:rsidR="00FE5242" w:rsidRPr="0062031A" w:rsidRDefault="00FE5242" w:rsidP="00F242DB">
            <w:pPr>
              <w:spacing w:line="240" w:lineRule="auto"/>
              <w:ind w:firstLine="0"/>
              <w:jc w:val="left"/>
              <w:rPr>
                <w:color w:val="000000"/>
                <w:sz w:val="22"/>
              </w:rPr>
            </w:pPr>
            <w:r w:rsidRPr="0062031A">
              <w:rPr>
                <w:color w:val="000000"/>
                <w:sz w:val="22"/>
              </w:rPr>
              <w:t>Химводоподготовка</w:t>
            </w:r>
          </w:p>
        </w:tc>
      </w:tr>
      <w:tr w:rsidR="00FE5242" w:rsidRPr="0062031A" w14:paraId="0E7ED26F" w14:textId="77777777" w:rsidTr="00F242DB">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A791F3D" w14:textId="77777777" w:rsidR="00FE5242" w:rsidRPr="0062031A" w:rsidRDefault="00FE5242" w:rsidP="00F242DB">
            <w:pPr>
              <w:spacing w:line="240" w:lineRule="auto"/>
              <w:ind w:firstLine="0"/>
              <w:jc w:val="center"/>
              <w:rPr>
                <w:color w:val="000000"/>
                <w:sz w:val="22"/>
              </w:rPr>
            </w:pPr>
            <w:r w:rsidRPr="0062031A">
              <w:rPr>
                <w:color w:val="000000"/>
                <w:sz w:val="22"/>
              </w:rPr>
              <w:t>27</w:t>
            </w:r>
          </w:p>
        </w:tc>
        <w:tc>
          <w:tcPr>
            <w:tcW w:w="1465" w:type="pct"/>
            <w:tcBorders>
              <w:top w:val="nil"/>
              <w:left w:val="nil"/>
              <w:bottom w:val="single" w:sz="4" w:space="0" w:color="auto"/>
              <w:right w:val="single" w:sz="4" w:space="0" w:color="auto"/>
            </w:tcBorders>
            <w:shd w:val="clear" w:color="auto" w:fill="auto"/>
            <w:vAlign w:val="center"/>
            <w:hideMark/>
          </w:tcPr>
          <w:p w14:paraId="33B032EA" w14:textId="77777777" w:rsidR="00FE5242" w:rsidRPr="0062031A" w:rsidRDefault="00FE5242" w:rsidP="00F242DB">
            <w:pPr>
              <w:spacing w:line="240" w:lineRule="auto"/>
              <w:ind w:firstLine="0"/>
              <w:jc w:val="center"/>
              <w:rPr>
                <w:color w:val="000000"/>
                <w:sz w:val="22"/>
              </w:rPr>
            </w:pPr>
            <w:r w:rsidRPr="0062031A">
              <w:rPr>
                <w:color w:val="000000"/>
                <w:sz w:val="22"/>
              </w:rPr>
              <w:t>ЦТП</w:t>
            </w:r>
          </w:p>
        </w:tc>
        <w:tc>
          <w:tcPr>
            <w:tcW w:w="2954" w:type="pct"/>
            <w:tcBorders>
              <w:top w:val="nil"/>
              <w:left w:val="nil"/>
              <w:bottom w:val="single" w:sz="4" w:space="0" w:color="auto"/>
              <w:right w:val="single" w:sz="4" w:space="0" w:color="auto"/>
            </w:tcBorders>
            <w:shd w:val="clear" w:color="auto" w:fill="auto"/>
            <w:vAlign w:val="center"/>
            <w:hideMark/>
          </w:tcPr>
          <w:p w14:paraId="099E06FD" w14:textId="77777777" w:rsidR="00FE5242" w:rsidRPr="0062031A" w:rsidRDefault="00FE5242" w:rsidP="00F242DB">
            <w:pPr>
              <w:spacing w:line="240" w:lineRule="auto"/>
              <w:ind w:firstLine="0"/>
              <w:jc w:val="left"/>
              <w:rPr>
                <w:color w:val="000000"/>
                <w:sz w:val="22"/>
              </w:rPr>
            </w:pPr>
            <w:r w:rsidRPr="0062031A">
              <w:rPr>
                <w:color w:val="000000"/>
                <w:sz w:val="22"/>
              </w:rPr>
              <w:t>Центральный тепловой пункт</w:t>
            </w:r>
          </w:p>
        </w:tc>
      </w:tr>
      <w:tr w:rsidR="00FE5242" w:rsidRPr="0062031A" w14:paraId="4E9C445B" w14:textId="77777777" w:rsidTr="00F242DB">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B9A7B" w14:textId="77777777" w:rsidR="00FE5242" w:rsidRPr="0062031A" w:rsidRDefault="00FE5242" w:rsidP="00F242DB">
            <w:pPr>
              <w:spacing w:line="240" w:lineRule="auto"/>
              <w:ind w:firstLine="0"/>
              <w:jc w:val="center"/>
              <w:rPr>
                <w:color w:val="000000"/>
                <w:sz w:val="22"/>
              </w:rPr>
            </w:pPr>
            <w:r w:rsidRPr="0062031A">
              <w:rPr>
                <w:color w:val="000000"/>
                <w:sz w:val="22"/>
              </w:rPr>
              <w:t>28</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7F423653" w14:textId="77777777" w:rsidR="00FE5242" w:rsidRPr="0062031A" w:rsidRDefault="00FE5242" w:rsidP="00F242DB">
            <w:pPr>
              <w:spacing w:line="240" w:lineRule="auto"/>
              <w:ind w:firstLine="0"/>
              <w:jc w:val="center"/>
              <w:rPr>
                <w:color w:val="000000"/>
                <w:sz w:val="22"/>
              </w:rPr>
            </w:pPr>
            <w:r w:rsidRPr="0062031A">
              <w:rPr>
                <w:color w:val="000000"/>
                <w:sz w:val="22"/>
              </w:rPr>
              <w:t>ЭМ</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A2AFF98" w14:textId="77777777" w:rsidR="00FE5242" w:rsidRPr="0062031A" w:rsidRDefault="00FE5242" w:rsidP="00F242DB">
            <w:pPr>
              <w:spacing w:line="240" w:lineRule="auto"/>
              <w:ind w:firstLine="0"/>
              <w:jc w:val="left"/>
              <w:rPr>
                <w:color w:val="000000"/>
                <w:sz w:val="22"/>
              </w:rPr>
            </w:pPr>
            <w:r w:rsidRPr="0062031A">
              <w:rPr>
                <w:color w:val="000000"/>
                <w:sz w:val="22"/>
              </w:rPr>
              <w:t xml:space="preserve">Электронная модель системы теплоснабжения </w:t>
            </w:r>
          </w:p>
        </w:tc>
      </w:tr>
      <w:tr w:rsidR="00C0647E" w:rsidRPr="0062031A" w14:paraId="392D456C" w14:textId="77777777" w:rsidTr="00F242DB">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14:paraId="5BF7449A" w14:textId="77777777" w:rsidR="00C0647E" w:rsidRPr="0062031A" w:rsidRDefault="00C0647E" w:rsidP="00C0647E">
            <w:pPr>
              <w:spacing w:line="240" w:lineRule="auto"/>
              <w:ind w:firstLine="0"/>
              <w:jc w:val="center"/>
              <w:rPr>
                <w:color w:val="000000"/>
                <w:sz w:val="22"/>
              </w:rPr>
            </w:pPr>
            <w:r w:rsidRPr="0062031A">
              <w:rPr>
                <w:color w:val="000000"/>
                <w:sz w:val="22"/>
              </w:rPr>
              <w:t>29</w:t>
            </w:r>
          </w:p>
        </w:tc>
        <w:tc>
          <w:tcPr>
            <w:tcW w:w="1465" w:type="pct"/>
            <w:tcBorders>
              <w:top w:val="single" w:sz="4" w:space="0" w:color="auto"/>
              <w:left w:val="nil"/>
              <w:bottom w:val="single" w:sz="4" w:space="0" w:color="auto"/>
              <w:right w:val="single" w:sz="4" w:space="0" w:color="auto"/>
            </w:tcBorders>
            <w:shd w:val="clear" w:color="auto" w:fill="auto"/>
            <w:vAlign w:val="center"/>
          </w:tcPr>
          <w:p w14:paraId="380FB737" w14:textId="4EE47B50" w:rsidR="00C0647E" w:rsidRPr="0062031A" w:rsidRDefault="00C0647E" w:rsidP="00C0647E">
            <w:pPr>
              <w:spacing w:line="240" w:lineRule="auto"/>
              <w:ind w:firstLine="0"/>
              <w:jc w:val="center"/>
              <w:rPr>
                <w:color w:val="000000"/>
                <w:sz w:val="22"/>
              </w:rPr>
            </w:pPr>
            <w:r w:rsidRPr="00AC780B">
              <w:rPr>
                <w:color w:val="000000"/>
                <w:sz w:val="22"/>
              </w:rPr>
              <w:t>ГО</w:t>
            </w:r>
          </w:p>
        </w:tc>
        <w:tc>
          <w:tcPr>
            <w:tcW w:w="2954" w:type="pct"/>
            <w:tcBorders>
              <w:top w:val="single" w:sz="4" w:space="0" w:color="auto"/>
              <w:left w:val="nil"/>
              <w:bottom w:val="single" w:sz="4" w:space="0" w:color="auto"/>
              <w:right w:val="single" w:sz="4" w:space="0" w:color="auto"/>
            </w:tcBorders>
            <w:shd w:val="clear" w:color="auto" w:fill="auto"/>
            <w:vAlign w:val="center"/>
          </w:tcPr>
          <w:p w14:paraId="4DF488B4" w14:textId="065DF56A" w:rsidR="00C0647E" w:rsidRPr="0062031A" w:rsidRDefault="00C0647E" w:rsidP="00C0647E">
            <w:pPr>
              <w:spacing w:line="240" w:lineRule="auto"/>
              <w:ind w:firstLine="0"/>
              <w:jc w:val="left"/>
              <w:rPr>
                <w:color w:val="000000"/>
                <w:sz w:val="22"/>
              </w:rPr>
            </w:pPr>
            <w:r w:rsidRPr="00AC780B">
              <w:rPr>
                <w:color w:val="000000"/>
                <w:sz w:val="22"/>
              </w:rPr>
              <w:t>Городской округ</w:t>
            </w:r>
          </w:p>
        </w:tc>
      </w:tr>
    </w:tbl>
    <w:p w14:paraId="36F6AC1E" w14:textId="7D0CC99C" w:rsidR="00FE5242" w:rsidRPr="0062031A" w:rsidRDefault="00FE5242" w:rsidP="00FE5242">
      <w:pPr>
        <w:ind w:firstLine="0"/>
      </w:pPr>
    </w:p>
    <w:p w14:paraId="6E9F5F94" w14:textId="77777777" w:rsidR="00FE5242" w:rsidRPr="0062031A" w:rsidRDefault="00FE5242" w:rsidP="00FE5242">
      <w:pPr>
        <w:sectPr w:rsidR="00FE5242" w:rsidRPr="0062031A" w:rsidSect="00917E27">
          <w:pgSz w:w="11906" w:h="16838"/>
          <w:pgMar w:top="1134" w:right="850" w:bottom="1134" w:left="1701" w:header="284" w:footer="425" w:gutter="0"/>
          <w:cols w:space="708"/>
          <w:docGrid w:linePitch="360"/>
        </w:sectPr>
      </w:pPr>
    </w:p>
    <w:p w14:paraId="5E19424A" w14:textId="0C6B720E" w:rsidR="00FE5242" w:rsidRPr="0062031A" w:rsidRDefault="00877308" w:rsidP="00AD607D">
      <w:pPr>
        <w:pStyle w:val="1"/>
      </w:pPr>
      <w:bookmarkStart w:id="10" w:name="_Toc206931327"/>
      <w:r w:rsidRPr="0062031A">
        <w:lastRenderedPageBreak/>
        <w:t>СУЩЕСТВУЮЩЕЕ ПОЛОЖЕНИЕ В СФЕРЕ ПРОИЗВОДСТВА, ПЕРЕДАЧИ И ПОТРЕБЛЕНИЯ ТЕПЛОВОЙ ЭНЕРГИИ ДЛЯ ЦЕЛЕЙ ТЕПЛОСНАБЖЕНИЯ</w:t>
      </w:r>
      <w:bookmarkEnd w:id="10"/>
    </w:p>
    <w:p w14:paraId="37050254" w14:textId="77777777" w:rsidR="00DC1A52" w:rsidRPr="0062031A" w:rsidRDefault="00DC1A52" w:rsidP="00DC1A52">
      <w:r w:rsidRPr="0062031A">
        <w:t>Электронная модель системы теплоснабжения выполнена в ГИС Zulu 8.0 (разработчик ООО «Политерм», СПб).</w:t>
      </w:r>
    </w:p>
    <w:p w14:paraId="56371E37" w14:textId="77777777" w:rsidR="00DC1A52" w:rsidRPr="0062031A" w:rsidRDefault="00DC1A52" w:rsidP="00DC1A52">
      <w:r w:rsidRPr="0062031A">
        <w:t>Все гидравлические расчеты, приведенные в данной работе, выполнены в электронной модели.</w:t>
      </w:r>
    </w:p>
    <w:p w14:paraId="1B8F0BAF" w14:textId="77777777" w:rsidR="00DC1A52" w:rsidRPr="0062031A" w:rsidRDefault="00DC1A52" w:rsidP="00DC1A52">
      <w:r w:rsidRPr="0062031A">
        <w:t>Для дальнейшего использования электронной модели, теплоснабжающие организации должны быть обеспечены данной программой.</w:t>
      </w:r>
    </w:p>
    <w:p w14:paraId="59BFFB09" w14:textId="77777777" w:rsidR="00DC1A52" w:rsidRPr="0062031A" w:rsidRDefault="00DC1A52" w:rsidP="00DC1A52">
      <w:r w:rsidRPr="0062031A">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350E6688" w14:textId="77777777" w:rsidR="00DC1A52" w:rsidRPr="0062031A" w:rsidRDefault="00DC1A52" w:rsidP="00DC1A52">
      <w:r w:rsidRPr="0062031A">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04803638" w14:textId="77777777" w:rsidR="00DC1A52" w:rsidRPr="0062031A" w:rsidRDefault="00DC1A52" w:rsidP="00DC1A52">
      <w:r w:rsidRPr="0062031A">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45ACA868" w14:textId="77777777" w:rsidR="00DC1A52" w:rsidRPr="0062031A" w:rsidRDefault="00DC1A52" w:rsidP="00DC1A52">
      <w:r w:rsidRPr="0062031A">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0BC5821D" w14:textId="77777777" w:rsidR="00DC1A52" w:rsidRPr="0062031A" w:rsidRDefault="00DC1A52" w:rsidP="00DC1A52">
      <w:r w:rsidRPr="0062031A">
        <w:t>Расчет тепловых потерь ведется либо по нормативным потерям, либо по фактическому состоянию изоляции.</w:t>
      </w:r>
    </w:p>
    <w:p w14:paraId="331D4E54" w14:textId="77777777" w:rsidR="00DC1A52" w:rsidRPr="0062031A" w:rsidRDefault="00DC1A52" w:rsidP="00DC1A52">
      <w:r w:rsidRPr="0062031A">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7622DA1" w14:textId="0652C469" w:rsidR="004220A7" w:rsidRPr="0062031A" w:rsidRDefault="00DC1A52" w:rsidP="00DC1A52">
      <w:r w:rsidRPr="0062031A">
        <w:t>Состав задач:</w:t>
      </w:r>
    </w:p>
    <w:p w14:paraId="37556A25" w14:textId="223C0407" w:rsidR="00DC1A52" w:rsidRPr="0062031A" w:rsidRDefault="00DC1A52" w:rsidP="00A9237E">
      <w:pPr>
        <w:pStyle w:val="af2"/>
        <w:numPr>
          <w:ilvl w:val="0"/>
          <w:numId w:val="3"/>
        </w:numPr>
        <w:ind w:firstLine="709"/>
      </w:pPr>
      <w:r w:rsidRPr="0062031A">
        <w:t>построение расчетной модели тепловой сети;</w:t>
      </w:r>
    </w:p>
    <w:p w14:paraId="62D5D0F3" w14:textId="5E4A8981" w:rsidR="00DC1A52" w:rsidRPr="0062031A" w:rsidRDefault="00DC1A52" w:rsidP="00A9237E">
      <w:pPr>
        <w:pStyle w:val="af2"/>
        <w:numPr>
          <w:ilvl w:val="0"/>
          <w:numId w:val="3"/>
        </w:numPr>
        <w:ind w:firstLine="709"/>
      </w:pPr>
      <w:r w:rsidRPr="0062031A">
        <w:t>паспортизация объектов сети;</w:t>
      </w:r>
    </w:p>
    <w:p w14:paraId="3FBDED5E" w14:textId="0206FDB7" w:rsidR="00DC1A52" w:rsidRPr="0062031A" w:rsidRDefault="00DC1A52" w:rsidP="00A9237E">
      <w:pPr>
        <w:pStyle w:val="af2"/>
        <w:numPr>
          <w:ilvl w:val="0"/>
          <w:numId w:val="3"/>
        </w:numPr>
        <w:ind w:firstLine="709"/>
      </w:pPr>
      <w:r w:rsidRPr="0062031A">
        <w:lastRenderedPageBreak/>
        <w:t>наладочный расчет тепловой сети;</w:t>
      </w:r>
    </w:p>
    <w:p w14:paraId="744808FC" w14:textId="634D03F2" w:rsidR="00DC1A52" w:rsidRPr="0062031A" w:rsidRDefault="00DC1A52" w:rsidP="00A9237E">
      <w:pPr>
        <w:pStyle w:val="af2"/>
        <w:numPr>
          <w:ilvl w:val="0"/>
          <w:numId w:val="3"/>
        </w:numPr>
        <w:ind w:firstLine="709"/>
      </w:pPr>
      <w:r w:rsidRPr="0062031A">
        <w:t>поверочный расчет тепловой сети;</w:t>
      </w:r>
    </w:p>
    <w:p w14:paraId="0A8DA396" w14:textId="2BC04CFD" w:rsidR="00DC1A52" w:rsidRPr="0062031A" w:rsidRDefault="00DC1A52" w:rsidP="00A9237E">
      <w:pPr>
        <w:pStyle w:val="af2"/>
        <w:numPr>
          <w:ilvl w:val="0"/>
          <w:numId w:val="3"/>
        </w:numPr>
        <w:ind w:firstLine="709"/>
      </w:pPr>
      <w:r w:rsidRPr="0062031A">
        <w:t>конструкторский расчет тепловой сети;</w:t>
      </w:r>
    </w:p>
    <w:p w14:paraId="76C964AA" w14:textId="6423C2C1" w:rsidR="00DC1A52" w:rsidRPr="0062031A" w:rsidRDefault="00DC1A52" w:rsidP="00A9237E">
      <w:pPr>
        <w:pStyle w:val="af2"/>
        <w:numPr>
          <w:ilvl w:val="0"/>
          <w:numId w:val="3"/>
        </w:numPr>
        <w:ind w:firstLine="709"/>
      </w:pPr>
      <w:r w:rsidRPr="0062031A">
        <w:t>расчет требуемой температуры на источнике;</w:t>
      </w:r>
    </w:p>
    <w:p w14:paraId="2727D049" w14:textId="651E7973" w:rsidR="00DC1A52" w:rsidRPr="0062031A" w:rsidRDefault="00DC1A52" w:rsidP="00A9237E">
      <w:pPr>
        <w:pStyle w:val="af2"/>
        <w:numPr>
          <w:ilvl w:val="0"/>
          <w:numId w:val="3"/>
        </w:numPr>
        <w:ind w:firstLine="709"/>
      </w:pPr>
      <w:r w:rsidRPr="0062031A">
        <w:t>коммутационные задачи;</w:t>
      </w:r>
    </w:p>
    <w:p w14:paraId="3D6E442E" w14:textId="7266D1AE" w:rsidR="00DC1A52" w:rsidRPr="0062031A" w:rsidRDefault="00DC1A52" w:rsidP="00A9237E">
      <w:pPr>
        <w:pStyle w:val="af2"/>
        <w:numPr>
          <w:ilvl w:val="0"/>
          <w:numId w:val="3"/>
        </w:numPr>
        <w:ind w:firstLine="709"/>
      </w:pPr>
      <w:r w:rsidRPr="0062031A">
        <w:t>построение пьезометрического графика;</w:t>
      </w:r>
    </w:p>
    <w:p w14:paraId="33CB6CD3" w14:textId="2AC8983F" w:rsidR="004220A7" w:rsidRPr="0062031A" w:rsidRDefault="00DC1A52" w:rsidP="00A9237E">
      <w:pPr>
        <w:pStyle w:val="af2"/>
        <w:numPr>
          <w:ilvl w:val="0"/>
          <w:numId w:val="3"/>
        </w:numPr>
        <w:ind w:firstLine="709"/>
      </w:pPr>
      <w:r w:rsidRPr="0062031A">
        <w:t>расчет нормативных потерь тепла через изоляцию.</w:t>
      </w:r>
    </w:p>
    <w:p w14:paraId="37072F9F" w14:textId="77777777" w:rsidR="004220A7" w:rsidRPr="0062031A" w:rsidRDefault="004220A7" w:rsidP="004220A7"/>
    <w:p w14:paraId="1B7F083D" w14:textId="68025431" w:rsidR="006C1B0E" w:rsidRPr="0062031A" w:rsidRDefault="006C1B0E" w:rsidP="006C1B0E">
      <w:pPr>
        <w:pStyle w:val="20"/>
      </w:pPr>
      <w:bookmarkStart w:id="11" w:name="_Toc206931328"/>
      <w:r w:rsidRPr="0062031A">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топологическим описанием связности объектов</w:t>
      </w:r>
      <w:bookmarkEnd w:id="11"/>
    </w:p>
    <w:p w14:paraId="0DFBC320" w14:textId="197E7525" w:rsidR="00DC1A52" w:rsidRPr="0062031A" w:rsidRDefault="00DC1A52" w:rsidP="00DC1A52">
      <w:r w:rsidRPr="0062031A">
        <w:t xml:space="preserve">Информационно-графическое описание объектов системы теплоснабжения муниципального округа в слоях электронной модели представлены графическим изображением объектов системы теплоснабжения с привязкой к топооснове муниципального округа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0E796E28" w14:textId="77777777" w:rsidR="00DC1A52" w:rsidRPr="0062031A" w:rsidRDefault="00DC1A52" w:rsidP="00DC1A52">
      <w:r w:rsidRPr="0062031A">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 </w:t>
      </w:r>
    </w:p>
    <w:p w14:paraId="6383AB9A" w14:textId="37FBA148" w:rsidR="00DC1A52" w:rsidRPr="0062031A" w:rsidRDefault="00DC1A52" w:rsidP="00DC1A52">
      <w:r w:rsidRPr="0062031A">
        <w:t xml:space="preserve">В составе электронной модели существующей системы теплоснабжения отдельными слоями представлены: </w:t>
      </w:r>
    </w:p>
    <w:p w14:paraId="4D5B2031" w14:textId="04029859" w:rsidR="00DC1A52" w:rsidRPr="0062031A" w:rsidRDefault="00DC1A52" w:rsidP="00A9237E">
      <w:pPr>
        <w:pStyle w:val="af2"/>
        <w:numPr>
          <w:ilvl w:val="0"/>
          <w:numId w:val="4"/>
        </w:numPr>
        <w:ind w:left="0" w:firstLine="709"/>
      </w:pPr>
      <w:r w:rsidRPr="0062031A">
        <w:t>топооснова населенного пункта;</w:t>
      </w:r>
    </w:p>
    <w:p w14:paraId="3BEECB32" w14:textId="579EFC8F" w:rsidR="00DC1A52" w:rsidRPr="0062031A" w:rsidRDefault="00DC1A52" w:rsidP="00A9237E">
      <w:pPr>
        <w:pStyle w:val="af2"/>
        <w:numPr>
          <w:ilvl w:val="0"/>
          <w:numId w:val="4"/>
        </w:numPr>
        <w:ind w:left="0" w:firstLine="709"/>
      </w:pPr>
      <w:r w:rsidRPr="0062031A">
        <w:t>адресный план населенного пункта;</w:t>
      </w:r>
    </w:p>
    <w:p w14:paraId="52F61D5F" w14:textId="5BBAB2EB" w:rsidR="00DC1A52" w:rsidRPr="0062031A" w:rsidRDefault="00DC1A52" w:rsidP="00A9237E">
      <w:pPr>
        <w:pStyle w:val="af2"/>
        <w:numPr>
          <w:ilvl w:val="0"/>
          <w:numId w:val="4"/>
        </w:numPr>
        <w:ind w:left="0" w:firstLine="709"/>
      </w:pPr>
      <w:r w:rsidRPr="0062031A">
        <w:t>слои, содержащие сетки районирования населенного пункта;</w:t>
      </w:r>
    </w:p>
    <w:p w14:paraId="46D1A80B" w14:textId="1111F7FE" w:rsidR="00DC1A52" w:rsidRPr="0062031A" w:rsidRDefault="00DC1A52" w:rsidP="00A9237E">
      <w:pPr>
        <w:pStyle w:val="af2"/>
        <w:numPr>
          <w:ilvl w:val="0"/>
          <w:numId w:val="4"/>
        </w:numPr>
        <w:ind w:left="0" w:firstLine="709"/>
      </w:pPr>
      <w:r w:rsidRPr="0062031A">
        <w:t>отдельные расчетные слои ZULU по отдельным зонам теплоснабжения населенного пункта;</w:t>
      </w:r>
    </w:p>
    <w:p w14:paraId="02E7B6C1" w14:textId="08F13551" w:rsidR="006C1B0E" w:rsidRPr="0062031A" w:rsidRDefault="00DC1A52" w:rsidP="00A9237E">
      <w:pPr>
        <w:pStyle w:val="af2"/>
        <w:numPr>
          <w:ilvl w:val="0"/>
          <w:numId w:val="4"/>
        </w:numPr>
        <w:ind w:left="0" w:firstLine="709"/>
      </w:pPr>
      <w:r w:rsidRPr="0062031A">
        <w:t>объединенные информационные слои по тепловым источникам и потребителям городского округа,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муниципального округа или любых других территориальных разрезах в целях решения аналитических задач.</w:t>
      </w:r>
    </w:p>
    <w:p w14:paraId="736BD656" w14:textId="71F01ADE" w:rsidR="006C1B0E" w:rsidRPr="0062031A" w:rsidRDefault="006C1B0E" w:rsidP="006C1B0E">
      <w:pPr>
        <w:pStyle w:val="20"/>
      </w:pPr>
      <w:bookmarkStart w:id="12" w:name="_Toc206931329"/>
      <w:r w:rsidRPr="0062031A">
        <w:lastRenderedPageBreak/>
        <w:t>Паспортизацию объектов системы теплоснабжения</w:t>
      </w:r>
      <w:bookmarkEnd w:id="12"/>
    </w:p>
    <w:p w14:paraId="3445159D" w14:textId="77777777" w:rsidR="00DC1A52" w:rsidRPr="0062031A" w:rsidRDefault="00DC1A52" w:rsidP="00DC1A52">
      <w:r w:rsidRPr="0062031A">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595AF06A" w14:textId="1A46AAA0" w:rsidR="00DC1A52" w:rsidRPr="0062031A" w:rsidRDefault="00DC1A52" w:rsidP="00DC1A52">
      <w:r w:rsidRPr="0062031A">
        <w:t>Паспортизация объектов системы теплоснабжения осуществлялась на основе предоставленных исходных и расчётных данных. Паспортизация необходима для диспетчеризации объектов теплоснабжения и ее структурирования в общей цепочке.</w:t>
      </w:r>
    </w:p>
    <w:p w14:paraId="10C5FE2F" w14:textId="77777777" w:rsidR="00DC1A52" w:rsidRPr="0062031A" w:rsidRDefault="00DC1A52" w:rsidP="00DC1A52">
      <w:r w:rsidRPr="0062031A">
        <w:t>Для источников тепловой энергии:</w:t>
      </w:r>
    </w:p>
    <w:p w14:paraId="16B5053A" w14:textId="654D6919" w:rsidR="00DC1A52" w:rsidRPr="0062031A" w:rsidRDefault="00DC1A52" w:rsidP="00A9237E">
      <w:pPr>
        <w:pStyle w:val="af2"/>
        <w:numPr>
          <w:ilvl w:val="0"/>
          <w:numId w:val="5"/>
        </w:numPr>
        <w:ind w:left="0" w:firstLine="709"/>
      </w:pPr>
      <w:r w:rsidRPr="0062031A">
        <w:t>номер источника;</w:t>
      </w:r>
    </w:p>
    <w:p w14:paraId="399645BB" w14:textId="2E98D7B7" w:rsidR="00DC1A52" w:rsidRPr="0062031A" w:rsidRDefault="00DC1A52" w:rsidP="00A9237E">
      <w:pPr>
        <w:pStyle w:val="af2"/>
        <w:numPr>
          <w:ilvl w:val="0"/>
          <w:numId w:val="5"/>
        </w:numPr>
        <w:ind w:left="0" w:firstLine="709"/>
      </w:pPr>
      <w:r w:rsidRPr="0062031A">
        <w:t>геодезическая отметка, м;</w:t>
      </w:r>
    </w:p>
    <w:p w14:paraId="54FDF199" w14:textId="2439C1D9" w:rsidR="00DC1A52" w:rsidRPr="0062031A" w:rsidRDefault="00DC1A52" w:rsidP="00A9237E">
      <w:pPr>
        <w:pStyle w:val="af2"/>
        <w:numPr>
          <w:ilvl w:val="0"/>
          <w:numId w:val="5"/>
        </w:numPr>
        <w:ind w:left="0" w:firstLine="709"/>
      </w:pPr>
      <w:r w:rsidRPr="0062031A">
        <w:t>расчетная температура в подающем трубопроводе, °С;</w:t>
      </w:r>
    </w:p>
    <w:p w14:paraId="2D2A4C2E" w14:textId="2FB47C94" w:rsidR="00DC1A52" w:rsidRPr="0062031A" w:rsidRDefault="00DC1A52" w:rsidP="00A9237E">
      <w:pPr>
        <w:pStyle w:val="af2"/>
        <w:numPr>
          <w:ilvl w:val="0"/>
          <w:numId w:val="5"/>
        </w:numPr>
        <w:ind w:left="0" w:firstLine="709"/>
      </w:pPr>
      <w:r w:rsidRPr="0062031A">
        <w:t>расчетная температура холодной воды, °С;</w:t>
      </w:r>
    </w:p>
    <w:p w14:paraId="4AB95322" w14:textId="697AD3E6" w:rsidR="00DC1A52" w:rsidRPr="0062031A" w:rsidRDefault="00DC1A52" w:rsidP="00A9237E">
      <w:pPr>
        <w:pStyle w:val="af2"/>
        <w:numPr>
          <w:ilvl w:val="0"/>
          <w:numId w:val="5"/>
        </w:numPr>
        <w:ind w:left="0" w:firstLine="709"/>
      </w:pPr>
      <w:r w:rsidRPr="0062031A">
        <w:t>расчетная температура наружного воздуха, °С;</w:t>
      </w:r>
    </w:p>
    <w:p w14:paraId="42B711B3" w14:textId="6A543928" w:rsidR="00DC1A52" w:rsidRPr="0062031A" w:rsidRDefault="00DC1A52" w:rsidP="00A9237E">
      <w:pPr>
        <w:pStyle w:val="af2"/>
        <w:numPr>
          <w:ilvl w:val="0"/>
          <w:numId w:val="5"/>
        </w:numPr>
        <w:ind w:left="0" w:firstLine="709"/>
      </w:pPr>
      <w:r w:rsidRPr="0062031A">
        <w:t>расчетный располагаемый напор на выходе из источника, м;</w:t>
      </w:r>
    </w:p>
    <w:p w14:paraId="042ECB69" w14:textId="2E6C1B16" w:rsidR="00DC1A52" w:rsidRPr="0062031A" w:rsidRDefault="00DC1A52" w:rsidP="00A9237E">
      <w:pPr>
        <w:pStyle w:val="af2"/>
        <w:numPr>
          <w:ilvl w:val="0"/>
          <w:numId w:val="5"/>
        </w:numPr>
        <w:ind w:left="0" w:firstLine="709"/>
      </w:pPr>
      <w:r w:rsidRPr="0062031A">
        <w:t>расчетный напор в обратном трубопроводе на источнике, м;</w:t>
      </w:r>
    </w:p>
    <w:p w14:paraId="123E2449" w14:textId="23581274" w:rsidR="00DC1A52" w:rsidRPr="0062031A" w:rsidRDefault="00DC1A52" w:rsidP="00A9237E">
      <w:pPr>
        <w:pStyle w:val="af2"/>
        <w:numPr>
          <w:ilvl w:val="0"/>
          <w:numId w:val="5"/>
        </w:numPr>
        <w:ind w:left="0" w:firstLine="709"/>
      </w:pPr>
      <w:r w:rsidRPr="0062031A">
        <w:t>режим работы источника;</w:t>
      </w:r>
    </w:p>
    <w:p w14:paraId="7502AD47" w14:textId="4DF81475" w:rsidR="00DC1A52" w:rsidRPr="0062031A" w:rsidRDefault="00DC1A52" w:rsidP="00A9237E">
      <w:pPr>
        <w:pStyle w:val="af2"/>
        <w:numPr>
          <w:ilvl w:val="0"/>
          <w:numId w:val="5"/>
        </w:numPr>
        <w:ind w:left="0" w:firstLine="709"/>
      </w:pPr>
      <w:r w:rsidRPr="0062031A">
        <w:t>максимальный расход на подпитку, т/ч.</w:t>
      </w:r>
    </w:p>
    <w:p w14:paraId="02BE75CE" w14:textId="77777777" w:rsidR="00DC1A52" w:rsidRPr="0062031A" w:rsidRDefault="00DC1A52" w:rsidP="00DC1A52">
      <w:r w:rsidRPr="0062031A">
        <w:t>Для участков тепловой сети:</w:t>
      </w:r>
    </w:p>
    <w:p w14:paraId="5FBA20CC" w14:textId="44A42643" w:rsidR="00DC1A52" w:rsidRPr="0062031A" w:rsidRDefault="00DC1A52" w:rsidP="00A9237E">
      <w:pPr>
        <w:pStyle w:val="af2"/>
        <w:numPr>
          <w:ilvl w:val="0"/>
          <w:numId w:val="5"/>
        </w:numPr>
        <w:ind w:left="0" w:firstLine="709"/>
      </w:pPr>
      <w:r w:rsidRPr="0062031A">
        <w:t>внутренний диаметр подающего обратного трубопроводов, м;</w:t>
      </w:r>
    </w:p>
    <w:p w14:paraId="02891E76" w14:textId="6D9B7969" w:rsidR="00DC1A52" w:rsidRPr="0062031A" w:rsidRDefault="00DC1A52" w:rsidP="00A9237E">
      <w:pPr>
        <w:pStyle w:val="af2"/>
        <w:numPr>
          <w:ilvl w:val="0"/>
          <w:numId w:val="5"/>
        </w:numPr>
        <w:ind w:left="0" w:firstLine="709"/>
      </w:pPr>
      <w:r w:rsidRPr="0062031A">
        <w:t>шероховатость подающего и обратного трубопроводов, мм;</w:t>
      </w:r>
    </w:p>
    <w:p w14:paraId="61625202" w14:textId="58023D6A" w:rsidR="00DC1A52" w:rsidRPr="0062031A" w:rsidRDefault="00DC1A52" w:rsidP="00A9237E">
      <w:pPr>
        <w:pStyle w:val="af2"/>
        <w:numPr>
          <w:ilvl w:val="0"/>
          <w:numId w:val="5"/>
        </w:numPr>
        <w:ind w:left="0" w:firstLine="709"/>
      </w:pPr>
      <w:r w:rsidRPr="0062031A">
        <w:t>коэффициент местного сопротивления, подающего и обратного трубопроводов.</w:t>
      </w:r>
    </w:p>
    <w:p w14:paraId="13F0F8F7" w14:textId="77777777" w:rsidR="00DC1A52" w:rsidRPr="0062031A" w:rsidRDefault="00DC1A52" w:rsidP="00DC1A52">
      <w:r w:rsidRPr="0062031A">
        <w:t>Для потребителей тепловой энергии:</w:t>
      </w:r>
    </w:p>
    <w:p w14:paraId="1E8BC4DE" w14:textId="5370379C" w:rsidR="00DC1A52" w:rsidRPr="0062031A" w:rsidRDefault="00DC1A52" w:rsidP="00A9237E">
      <w:pPr>
        <w:pStyle w:val="af2"/>
        <w:numPr>
          <w:ilvl w:val="0"/>
          <w:numId w:val="5"/>
        </w:numPr>
        <w:ind w:left="0" w:firstLine="709"/>
      </w:pPr>
      <w:r w:rsidRPr="0062031A">
        <w:t>высота здания потребителя (минимальный статический напор), м;</w:t>
      </w:r>
    </w:p>
    <w:p w14:paraId="730C47C5" w14:textId="32B0928A" w:rsidR="00DC1A52" w:rsidRPr="0062031A" w:rsidRDefault="00DC1A52" w:rsidP="00A9237E">
      <w:pPr>
        <w:pStyle w:val="af2"/>
        <w:numPr>
          <w:ilvl w:val="0"/>
          <w:numId w:val="5"/>
        </w:numPr>
        <w:ind w:left="0" w:firstLine="709"/>
      </w:pPr>
      <w:r w:rsidRPr="0062031A">
        <w:t>номер схемы подключения потребителя;</w:t>
      </w:r>
    </w:p>
    <w:p w14:paraId="392A4994" w14:textId="7B1EB3BA" w:rsidR="00DC1A52" w:rsidRPr="0062031A" w:rsidRDefault="00DC1A52" w:rsidP="00A9237E">
      <w:pPr>
        <w:pStyle w:val="af2"/>
        <w:numPr>
          <w:ilvl w:val="0"/>
          <w:numId w:val="5"/>
        </w:numPr>
        <w:ind w:left="0" w:firstLine="709"/>
      </w:pPr>
      <w:r w:rsidRPr="0062031A">
        <w:t>расчетная тепловая нагрузка систем теплопотребления;</w:t>
      </w:r>
    </w:p>
    <w:p w14:paraId="265573BB" w14:textId="08B21CA7" w:rsidR="00DC1A52" w:rsidRPr="0062031A" w:rsidRDefault="00DC1A52" w:rsidP="00A9237E">
      <w:pPr>
        <w:pStyle w:val="af2"/>
        <w:numPr>
          <w:ilvl w:val="0"/>
          <w:numId w:val="5"/>
        </w:numPr>
        <w:ind w:left="0" w:firstLine="709"/>
      </w:pPr>
      <w:r w:rsidRPr="0062031A">
        <w:lastRenderedPageBreak/>
        <w:t>коэффициент изменения расхода на систему отопления, систему вентиляции и закрытые системы ГВС;</w:t>
      </w:r>
    </w:p>
    <w:p w14:paraId="374592EB" w14:textId="0D39927B" w:rsidR="00DC1A52" w:rsidRPr="0062031A" w:rsidRDefault="00DC1A52" w:rsidP="00A9237E">
      <w:pPr>
        <w:pStyle w:val="af2"/>
        <w:numPr>
          <w:ilvl w:val="0"/>
          <w:numId w:val="5"/>
        </w:numPr>
        <w:ind w:left="0" w:firstLine="709"/>
      </w:pPr>
      <w:r w:rsidRPr="0062031A">
        <w:t>коэффициент изменения расхода на открытый водоразбор.</w:t>
      </w:r>
    </w:p>
    <w:p w14:paraId="1D99072E" w14:textId="03220DE0" w:rsidR="006C1B0E" w:rsidRPr="0062031A" w:rsidRDefault="00DC1A52" w:rsidP="00DC1A52">
      <w:r w:rsidRPr="0062031A">
        <w:t>Примеры паспортов объектов системы теплоснабжения приведены на рисунках ниже.</w:t>
      </w:r>
    </w:p>
    <w:p w14:paraId="4ABCF084" w14:textId="5040317B" w:rsidR="00DC1A52" w:rsidRPr="0062031A" w:rsidRDefault="00467734" w:rsidP="00DC1A52">
      <w:pPr>
        <w:ind w:firstLine="0"/>
        <w:jc w:val="center"/>
      </w:pPr>
      <w:r>
        <w:rPr>
          <w:noProof/>
          <w:lang w:eastAsia="ru-RU"/>
        </w:rPr>
        <w:lastRenderedPageBreak/>
        <w:drawing>
          <wp:inline distT="0" distB="0" distL="0" distR="0" wp14:anchorId="49B70DCE" wp14:editId="3C8C8A82">
            <wp:extent cx="4565843" cy="8443246"/>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6626" cy="8463187"/>
                    </a:xfrm>
                    <a:prstGeom prst="rect">
                      <a:avLst/>
                    </a:prstGeom>
                  </pic:spPr>
                </pic:pic>
              </a:graphicData>
            </a:graphic>
          </wp:inline>
        </w:drawing>
      </w:r>
    </w:p>
    <w:p w14:paraId="314FCFB2" w14:textId="0B639C22" w:rsidR="00DC1A52" w:rsidRPr="0062031A" w:rsidRDefault="00DC1A52" w:rsidP="00DC1A52">
      <w:pPr>
        <w:pStyle w:val="5"/>
      </w:pPr>
      <w:r w:rsidRPr="0062031A">
        <w:t>Паспорт объекта системы теплоснабжения – источника (котельной)</w:t>
      </w:r>
    </w:p>
    <w:p w14:paraId="3C0DCABA" w14:textId="29F31001" w:rsidR="004C504A" w:rsidRPr="0062031A" w:rsidRDefault="004C504A">
      <w:pPr>
        <w:spacing w:after="160" w:line="259" w:lineRule="auto"/>
        <w:ind w:firstLine="0"/>
        <w:jc w:val="left"/>
      </w:pPr>
      <w:r w:rsidRPr="0062031A">
        <w:br w:type="page"/>
      </w:r>
    </w:p>
    <w:p w14:paraId="13E741D8" w14:textId="5E6EB869" w:rsidR="00DC1A52" w:rsidRPr="0062031A" w:rsidRDefault="004C504A" w:rsidP="004C504A">
      <w:pPr>
        <w:ind w:firstLine="0"/>
        <w:jc w:val="center"/>
      </w:pPr>
      <w:r w:rsidRPr="0062031A">
        <w:rPr>
          <w:noProof/>
          <w:lang w:eastAsia="ru-RU"/>
        </w:rPr>
        <w:lastRenderedPageBreak/>
        <w:drawing>
          <wp:inline distT="0" distB="0" distL="0" distR="0" wp14:anchorId="58A57314" wp14:editId="41E7A9A4">
            <wp:extent cx="4756918" cy="540000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56918" cy="5400000"/>
                    </a:xfrm>
                    <a:prstGeom prst="rect">
                      <a:avLst/>
                    </a:prstGeom>
                  </pic:spPr>
                </pic:pic>
              </a:graphicData>
            </a:graphic>
          </wp:inline>
        </w:drawing>
      </w:r>
    </w:p>
    <w:p w14:paraId="51A950F7" w14:textId="6EE2AD39" w:rsidR="00DC1A52" w:rsidRPr="0062031A" w:rsidRDefault="00DC1A52" w:rsidP="00DC1A52">
      <w:pPr>
        <w:pStyle w:val="5"/>
      </w:pPr>
      <w:r w:rsidRPr="0062031A">
        <w:t>Паспорт объекта системы теплоснабжения – участка трубопровода</w:t>
      </w:r>
    </w:p>
    <w:p w14:paraId="0CAF25E9" w14:textId="504BC50E" w:rsidR="00DC1A52" w:rsidRPr="0062031A" w:rsidRDefault="00DC1A52" w:rsidP="006C1B0E"/>
    <w:p w14:paraId="05D377F1" w14:textId="06A75756" w:rsidR="00DC1A52" w:rsidRPr="0062031A" w:rsidRDefault="004C504A" w:rsidP="004C504A">
      <w:pPr>
        <w:ind w:firstLine="0"/>
        <w:jc w:val="center"/>
      </w:pPr>
      <w:r w:rsidRPr="0062031A">
        <w:rPr>
          <w:noProof/>
          <w:lang w:eastAsia="ru-RU"/>
        </w:rPr>
        <w:lastRenderedPageBreak/>
        <w:drawing>
          <wp:inline distT="0" distB="0" distL="0" distR="0" wp14:anchorId="5CCE2CC5" wp14:editId="6937AE1E">
            <wp:extent cx="5120000" cy="7200000"/>
            <wp:effectExtent l="0" t="0" r="5080"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20000" cy="7200000"/>
                    </a:xfrm>
                    <a:prstGeom prst="rect">
                      <a:avLst/>
                    </a:prstGeom>
                  </pic:spPr>
                </pic:pic>
              </a:graphicData>
            </a:graphic>
          </wp:inline>
        </w:drawing>
      </w:r>
    </w:p>
    <w:p w14:paraId="5E252008" w14:textId="4C90A2AC" w:rsidR="004C504A" w:rsidRPr="0062031A" w:rsidRDefault="004C504A" w:rsidP="004C504A">
      <w:pPr>
        <w:pStyle w:val="5"/>
      </w:pPr>
      <w:r w:rsidRPr="0062031A">
        <w:t>Паспорт объекта системы теплоснабжения - потребителя</w:t>
      </w:r>
    </w:p>
    <w:p w14:paraId="68062736" w14:textId="372C4E1A" w:rsidR="004C504A" w:rsidRPr="0062031A" w:rsidRDefault="004C504A">
      <w:pPr>
        <w:spacing w:after="160" w:line="259" w:lineRule="auto"/>
        <w:ind w:firstLine="0"/>
        <w:jc w:val="left"/>
      </w:pPr>
      <w:r w:rsidRPr="0062031A">
        <w:br w:type="page"/>
      </w:r>
    </w:p>
    <w:p w14:paraId="59A408F4" w14:textId="36B43341" w:rsidR="004C504A" w:rsidRPr="0062031A" w:rsidRDefault="004C504A" w:rsidP="004C504A">
      <w:pPr>
        <w:ind w:firstLine="0"/>
        <w:jc w:val="center"/>
      </w:pPr>
      <w:r w:rsidRPr="0062031A">
        <w:rPr>
          <w:noProof/>
          <w:lang w:eastAsia="ru-RU"/>
        </w:rPr>
        <w:lastRenderedPageBreak/>
        <w:drawing>
          <wp:inline distT="0" distB="0" distL="0" distR="0" wp14:anchorId="3A1F0E1E" wp14:editId="546D7601">
            <wp:extent cx="4305300" cy="37147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05300" cy="3714750"/>
                    </a:xfrm>
                    <a:prstGeom prst="rect">
                      <a:avLst/>
                    </a:prstGeom>
                  </pic:spPr>
                </pic:pic>
              </a:graphicData>
            </a:graphic>
          </wp:inline>
        </w:drawing>
      </w:r>
    </w:p>
    <w:p w14:paraId="7786488C" w14:textId="66945104" w:rsidR="00DC1A52" w:rsidRPr="0062031A" w:rsidRDefault="004C504A" w:rsidP="004C504A">
      <w:pPr>
        <w:pStyle w:val="5"/>
      </w:pPr>
      <w:r w:rsidRPr="0062031A">
        <w:t>Паспорт объекта системы теплоснабжения - узел</w:t>
      </w:r>
    </w:p>
    <w:p w14:paraId="3E93A1CB" w14:textId="65E3FE97" w:rsidR="004C504A" w:rsidRPr="0062031A" w:rsidRDefault="004C504A" w:rsidP="004C504A">
      <w:pPr>
        <w:spacing w:before="120"/>
      </w:pPr>
      <w:r w:rsidRPr="0062031A">
        <w:t xml:space="preserve">В существующих базах данных ZULU предусматриваются стандартные характеристики по приведенным выше типам объектов системы теплоснабжения. </w:t>
      </w:r>
    </w:p>
    <w:p w14:paraId="40B2C6B5" w14:textId="77777777" w:rsidR="004C504A" w:rsidRPr="0062031A" w:rsidRDefault="004C504A" w:rsidP="004C504A">
      <w:r w:rsidRPr="0062031A">
        <w:t xml:space="preserve">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так далее.),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 </w:t>
      </w:r>
    </w:p>
    <w:p w14:paraId="6243B835" w14:textId="257DDF0E" w:rsidR="004C504A" w:rsidRPr="0062031A" w:rsidRDefault="004C504A" w:rsidP="004C504A">
      <w:r w:rsidRPr="0062031A">
        <w:t>При желании пользователя, в существующие базы данных по объектам сети можно добавить дополнительные поля.</w:t>
      </w:r>
    </w:p>
    <w:p w14:paraId="09F1D79A" w14:textId="77777777" w:rsidR="004C504A" w:rsidRPr="0062031A" w:rsidRDefault="004C504A" w:rsidP="006C1B0E"/>
    <w:p w14:paraId="0B0A9AB4" w14:textId="5A16891E" w:rsidR="006C1B0E" w:rsidRPr="0062031A" w:rsidRDefault="006C1B0E" w:rsidP="006C1B0E">
      <w:pPr>
        <w:pStyle w:val="20"/>
      </w:pPr>
      <w:bookmarkStart w:id="13" w:name="_Toc206931330"/>
      <w:r w:rsidRPr="0062031A">
        <w:t>Паспортизацию и описание расчетных единиц территориального деления, включая административное</w:t>
      </w:r>
      <w:bookmarkEnd w:id="13"/>
    </w:p>
    <w:p w14:paraId="18DD190A" w14:textId="77777777" w:rsidR="004C504A" w:rsidRPr="0062031A" w:rsidRDefault="004C504A" w:rsidP="004C504A">
      <w:r w:rsidRPr="0062031A">
        <w:t xml:space="preserve">В паспортизацию объектов тепловой сети также включена привязка к административным районам городского округа, что позволяет получать справочную </w:t>
      </w:r>
      <w:r w:rsidRPr="0062031A">
        <w:lastRenderedPageBreak/>
        <w:t>информацию по объектам базы данных в разрезе территориального деления расчетных единиц.</w:t>
      </w:r>
    </w:p>
    <w:p w14:paraId="75165E5C" w14:textId="77777777" w:rsidR="004C504A" w:rsidRPr="0062031A" w:rsidRDefault="004C504A" w:rsidP="004C504A">
      <w:r w:rsidRPr="0062031A">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поселения.</w:t>
      </w:r>
    </w:p>
    <w:p w14:paraId="762EE56E" w14:textId="77777777" w:rsidR="004C504A" w:rsidRPr="0062031A" w:rsidRDefault="004C504A" w:rsidP="004C504A">
      <w:r w:rsidRPr="0062031A">
        <w:t>Перед загрузкой слоя в карту семейство файлов слоя уже должно существовать на диске, т.е. слои должны быть предварительно созданы.</w:t>
      </w:r>
    </w:p>
    <w:p w14:paraId="0024B077" w14:textId="77777777" w:rsidR="004C504A" w:rsidRPr="0062031A" w:rsidRDefault="004C504A" w:rsidP="004C504A">
      <w:r w:rsidRPr="0062031A">
        <w:t xml:space="preserve">В карту можно добавить: </w:t>
      </w:r>
    </w:p>
    <w:p w14:paraId="1A927051" w14:textId="74877071" w:rsidR="004C504A" w:rsidRPr="0062031A" w:rsidRDefault="004C504A" w:rsidP="00A9237E">
      <w:pPr>
        <w:pStyle w:val="af2"/>
        <w:numPr>
          <w:ilvl w:val="0"/>
          <w:numId w:val="6"/>
        </w:numPr>
        <w:ind w:left="0" w:firstLine="709"/>
      </w:pPr>
      <w:r w:rsidRPr="0062031A">
        <w:t>векторный слой, растровый объект, группу растровых объектов.</w:t>
      </w:r>
    </w:p>
    <w:p w14:paraId="7EEB97E8" w14:textId="6E837FE1" w:rsidR="004C504A" w:rsidRPr="0062031A" w:rsidRDefault="004C504A" w:rsidP="00A9237E">
      <w:pPr>
        <w:pStyle w:val="af2"/>
        <w:numPr>
          <w:ilvl w:val="0"/>
          <w:numId w:val="6"/>
        </w:numPr>
        <w:ind w:left="0" w:firstLine="709"/>
      </w:pPr>
      <w:r w:rsidRPr="0062031A">
        <w:t xml:space="preserve">слои с серверов, поддерживающих спецификацию </w:t>
      </w:r>
      <w:proofErr w:type="spellStart"/>
      <w:r w:rsidRPr="0062031A">
        <w:t>wms</w:t>
      </w:r>
      <w:proofErr w:type="spellEnd"/>
      <w:r w:rsidRPr="0062031A">
        <w:t xml:space="preserve"> (</w:t>
      </w:r>
      <w:proofErr w:type="spellStart"/>
      <w:r w:rsidRPr="0062031A">
        <w:t>web</w:t>
      </w:r>
      <w:proofErr w:type="spellEnd"/>
      <w:r w:rsidRPr="0062031A">
        <w:t xml:space="preserve"> </w:t>
      </w:r>
      <w:proofErr w:type="spellStart"/>
      <w:r w:rsidRPr="0062031A">
        <w:t>map</w:t>
      </w:r>
      <w:proofErr w:type="spellEnd"/>
      <w:r w:rsidRPr="0062031A">
        <w:t xml:space="preserve"> </w:t>
      </w:r>
      <w:proofErr w:type="spellStart"/>
      <w:r w:rsidRPr="0062031A">
        <w:t>service</w:t>
      </w:r>
      <w:proofErr w:type="spellEnd"/>
      <w:r w:rsidRPr="0062031A">
        <w:t>).</w:t>
      </w:r>
    </w:p>
    <w:p w14:paraId="2F2FAE9A" w14:textId="053B428A" w:rsidR="004C504A" w:rsidRPr="0062031A" w:rsidRDefault="004C504A" w:rsidP="00A9237E">
      <w:pPr>
        <w:pStyle w:val="af2"/>
        <w:numPr>
          <w:ilvl w:val="0"/>
          <w:numId w:val="6"/>
        </w:numPr>
        <w:ind w:left="0" w:firstLine="709"/>
      </w:pPr>
      <w:r w:rsidRPr="0062031A">
        <w:t xml:space="preserve">растровый файл (формат </w:t>
      </w:r>
      <w:proofErr w:type="gramStart"/>
      <w:r w:rsidRPr="0062031A">
        <w:t>*.</w:t>
      </w:r>
      <w:proofErr w:type="spellStart"/>
      <w:r w:rsidRPr="0062031A">
        <w:t>bmp</w:t>
      </w:r>
      <w:proofErr w:type="spellEnd"/>
      <w:r w:rsidRPr="0062031A">
        <w:t>;*.</w:t>
      </w:r>
      <w:proofErr w:type="spellStart"/>
      <w:r w:rsidRPr="0062031A">
        <w:t>pcx</w:t>
      </w:r>
      <w:proofErr w:type="spellEnd"/>
      <w:proofErr w:type="gramEnd"/>
      <w:r w:rsidRPr="0062031A">
        <w:t>;*.</w:t>
      </w:r>
      <w:proofErr w:type="spellStart"/>
      <w:r w:rsidRPr="0062031A">
        <w:t>tif</w:t>
      </w:r>
      <w:proofErr w:type="spellEnd"/>
      <w:r w:rsidRPr="0062031A">
        <w:t>;*.</w:t>
      </w:r>
      <w:proofErr w:type="spellStart"/>
      <w:r w:rsidRPr="0062031A">
        <w:t>gif</w:t>
      </w:r>
      <w:proofErr w:type="spellEnd"/>
      <w:r w:rsidRPr="0062031A">
        <w:t>;*.</w:t>
      </w:r>
      <w:proofErr w:type="spellStart"/>
      <w:r w:rsidRPr="0062031A">
        <w:t>jpg</w:t>
      </w:r>
      <w:proofErr w:type="spellEnd"/>
      <w:r w:rsidRPr="0062031A">
        <w:t xml:space="preserve">); </w:t>
      </w:r>
    </w:p>
    <w:p w14:paraId="534A17A5" w14:textId="05BFCC44" w:rsidR="004C504A" w:rsidRPr="0062031A" w:rsidRDefault="004C504A" w:rsidP="00A9237E">
      <w:pPr>
        <w:pStyle w:val="af2"/>
        <w:numPr>
          <w:ilvl w:val="0"/>
          <w:numId w:val="6"/>
        </w:numPr>
        <w:ind w:left="0" w:firstLine="709"/>
      </w:pPr>
      <w:r w:rsidRPr="0062031A">
        <w:t xml:space="preserve">растровые объекты программ </w:t>
      </w:r>
      <w:proofErr w:type="spellStart"/>
      <w:r w:rsidRPr="0062031A">
        <w:t>oziexplorer</w:t>
      </w:r>
      <w:proofErr w:type="spellEnd"/>
      <w:r w:rsidRPr="0062031A">
        <w:t xml:space="preserve"> и </w:t>
      </w:r>
      <w:proofErr w:type="spellStart"/>
      <w:r w:rsidRPr="0062031A">
        <w:t>mapinfo</w:t>
      </w:r>
      <w:proofErr w:type="spellEnd"/>
      <w:r w:rsidRPr="0062031A">
        <w:t>.</w:t>
      </w:r>
    </w:p>
    <w:p w14:paraId="5C79FCA4" w14:textId="77777777" w:rsidR="004C504A" w:rsidRPr="0062031A" w:rsidRDefault="004C504A" w:rsidP="004C504A">
      <w:r w:rsidRPr="0062031A">
        <w:t>Режим получения информации используется для просмотра семантической информации по объектам слоя. C помощью запросов можно:</w:t>
      </w:r>
    </w:p>
    <w:p w14:paraId="4EDE0867" w14:textId="766F6F5D" w:rsidR="004C504A" w:rsidRPr="0062031A" w:rsidRDefault="004C504A" w:rsidP="00A9237E">
      <w:pPr>
        <w:pStyle w:val="af2"/>
        <w:numPr>
          <w:ilvl w:val="0"/>
          <w:numId w:val="6"/>
        </w:numPr>
        <w:ind w:left="0" w:firstLine="709"/>
      </w:pPr>
      <w:r w:rsidRPr="0062031A">
        <w:t>произвести выборку данных из базы в соответствии с заданными условиями;</w:t>
      </w:r>
    </w:p>
    <w:p w14:paraId="36F535AE" w14:textId="4E606785" w:rsidR="004C504A" w:rsidRPr="0062031A" w:rsidRDefault="004C504A" w:rsidP="00A9237E">
      <w:pPr>
        <w:pStyle w:val="af2"/>
        <w:numPr>
          <w:ilvl w:val="0"/>
          <w:numId w:val="6"/>
        </w:numPr>
        <w:ind w:left="0" w:firstLine="709"/>
      </w:pPr>
      <w:r w:rsidRPr="0062031A">
        <w:t>занести одинаковые данные одновременно для группы объектов;</w:t>
      </w:r>
    </w:p>
    <w:p w14:paraId="78191B04" w14:textId="2CA1C57A" w:rsidR="004C504A" w:rsidRPr="0062031A" w:rsidRDefault="004C504A" w:rsidP="00A9237E">
      <w:pPr>
        <w:pStyle w:val="af2"/>
        <w:numPr>
          <w:ilvl w:val="0"/>
          <w:numId w:val="6"/>
        </w:numPr>
        <w:ind w:left="0" w:firstLine="709"/>
      </w:pPr>
      <w:r w:rsidRPr="0062031A">
        <w:t>производить копирование данных из одного поля в другое для группы объектов;</w:t>
      </w:r>
    </w:p>
    <w:p w14:paraId="762E5B3E" w14:textId="6F631F26" w:rsidR="004C504A" w:rsidRPr="0062031A" w:rsidRDefault="004C504A" w:rsidP="004C504A">
      <w:r w:rsidRPr="0062031A">
        <w:t>Также выборка данных в «ZuluThermo» возможна по условию:</w:t>
      </w:r>
    </w:p>
    <w:p w14:paraId="6B6F3DDA" w14:textId="116FDBC0" w:rsidR="004C504A" w:rsidRPr="0062031A" w:rsidRDefault="004C504A" w:rsidP="00A9237E">
      <w:pPr>
        <w:pStyle w:val="af2"/>
        <w:numPr>
          <w:ilvl w:val="0"/>
          <w:numId w:val="6"/>
        </w:numPr>
        <w:ind w:left="0" w:firstLine="709"/>
      </w:pPr>
      <w:r w:rsidRPr="0062031A">
        <w:t>наименование потребителя (адрес);</w:t>
      </w:r>
    </w:p>
    <w:p w14:paraId="25A4B66E" w14:textId="4A7937EF" w:rsidR="004C504A" w:rsidRPr="0062031A" w:rsidRDefault="004C504A" w:rsidP="00A9237E">
      <w:pPr>
        <w:pStyle w:val="af2"/>
        <w:numPr>
          <w:ilvl w:val="0"/>
          <w:numId w:val="6"/>
        </w:numPr>
        <w:ind w:left="0" w:firstLine="709"/>
      </w:pPr>
      <w:r w:rsidRPr="0062031A">
        <w:t>наименование котельной;</w:t>
      </w:r>
    </w:p>
    <w:p w14:paraId="3AF75288" w14:textId="3486C00D" w:rsidR="004C504A" w:rsidRPr="0062031A" w:rsidRDefault="004C504A" w:rsidP="00A9237E">
      <w:pPr>
        <w:pStyle w:val="af2"/>
        <w:numPr>
          <w:ilvl w:val="0"/>
          <w:numId w:val="6"/>
        </w:numPr>
        <w:ind w:left="0" w:firstLine="709"/>
      </w:pPr>
      <w:r w:rsidRPr="0062031A">
        <w:t>номер котельной;</w:t>
      </w:r>
    </w:p>
    <w:p w14:paraId="3D260A91" w14:textId="1B51823F" w:rsidR="004C504A" w:rsidRPr="0062031A" w:rsidRDefault="004C504A" w:rsidP="00A9237E">
      <w:pPr>
        <w:pStyle w:val="af2"/>
        <w:numPr>
          <w:ilvl w:val="0"/>
          <w:numId w:val="6"/>
        </w:numPr>
        <w:ind w:left="0" w:firstLine="709"/>
      </w:pPr>
      <w:r w:rsidRPr="0062031A">
        <w:t>обслуживающая организация;</w:t>
      </w:r>
    </w:p>
    <w:p w14:paraId="77702A60" w14:textId="5AA1DA01" w:rsidR="004C504A" w:rsidRPr="0062031A" w:rsidRDefault="004C504A" w:rsidP="00A9237E">
      <w:pPr>
        <w:pStyle w:val="af2"/>
        <w:numPr>
          <w:ilvl w:val="0"/>
          <w:numId w:val="6"/>
        </w:numPr>
        <w:ind w:left="0" w:firstLine="709"/>
      </w:pPr>
      <w:r w:rsidRPr="0062031A">
        <w:t>коды узлов подключения потребителей;</w:t>
      </w:r>
    </w:p>
    <w:p w14:paraId="63DE858D" w14:textId="5FE6CB5F" w:rsidR="006C1B0E" w:rsidRPr="0062031A" w:rsidRDefault="004C504A" w:rsidP="00A9237E">
      <w:pPr>
        <w:pStyle w:val="af2"/>
        <w:numPr>
          <w:ilvl w:val="0"/>
          <w:numId w:val="6"/>
        </w:numPr>
        <w:ind w:left="0" w:firstLine="709"/>
      </w:pPr>
      <w:r w:rsidRPr="0062031A">
        <w:t>по любому полю, внесенному в базу данных (температура, давление и тому подобное).</w:t>
      </w:r>
    </w:p>
    <w:p w14:paraId="1D46030B" w14:textId="77777777" w:rsidR="006C1B0E" w:rsidRPr="0062031A" w:rsidRDefault="006C1B0E" w:rsidP="006C1B0E"/>
    <w:p w14:paraId="30DDAFCD" w14:textId="16E5D64C" w:rsidR="006C1B0E" w:rsidRPr="0062031A" w:rsidRDefault="006C1B0E" w:rsidP="006C1B0E">
      <w:pPr>
        <w:pStyle w:val="20"/>
      </w:pPr>
      <w:bookmarkStart w:id="14" w:name="_Toc206931331"/>
      <w:r w:rsidRPr="0062031A">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14"/>
    </w:p>
    <w:p w14:paraId="416D608A" w14:textId="77777777" w:rsidR="00A9237E" w:rsidRPr="0062031A" w:rsidRDefault="00A9237E" w:rsidP="00A9237E">
      <w:r w:rsidRPr="0062031A">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 </w:t>
      </w:r>
    </w:p>
    <w:p w14:paraId="1C1D6B1F" w14:textId="77777777" w:rsidR="00A9237E" w:rsidRPr="0062031A" w:rsidRDefault="00A9237E" w:rsidP="00A9237E">
      <w:r w:rsidRPr="0062031A">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2FA347B3" w14:textId="77777777" w:rsidR="00A9237E" w:rsidRPr="0062031A" w:rsidRDefault="00A9237E" w:rsidP="00A9237E">
      <w:r w:rsidRPr="0062031A">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260263CA" w14:textId="77777777" w:rsidR="00A9237E" w:rsidRPr="0062031A" w:rsidRDefault="00A9237E" w:rsidP="00A9237E">
      <w:r w:rsidRPr="0062031A">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44BAF3FB" w14:textId="77777777" w:rsidR="00A9237E" w:rsidRPr="0062031A" w:rsidRDefault="00A9237E" w:rsidP="00A9237E">
      <w:r w:rsidRPr="0062031A">
        <w:t xml:space="preserve">Результаты расчетов могут быть экспортированы в MS </w:t>
      </w:r>
      <w:proofErr w:type="spellStart"/>
      <w:r w:rsidRPr="0062031A">
        <w:t>Excel</w:t>
      </w:r>
      <w:proofErr w:type="spellEnd"/>
      <w:r w:rsidRPr="0062031A">
        <w:t>,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532EB57B" w14:textId="77777777" w:rsidR="00A9237E" w:rsidRPr="0062031A" w:rsidRDefault="00A9237E" w:rsidP="00A9237E">
      <w:r w:rsidRPr="0062031A">
        <w:t xml:space="preserve">В настоящее время в состав расчетов ПРК </w:t>
      </w:r>
      <w:proofErr w:type="spellStart"/>
      <w:r w:rsidRPr="0062031A">
        <w:t>Zulu</w:t>
      </w:r>
      <w:proofErr w:type="spellEnd"/>
      <w:r w:rsidRPr="0062031A">
        <w:t xml:space="preserve"> </w:t>
      </w:r>
      <w:proofErr w:type="spellStart"/>
      <w:r w:rsidRPr="0062031A">
        <w:t>Thermo</w:t>
      </w:r>
      <w:proofErr w:type="spellEnd"/>
      <w:r w:rsidRPr="0062031A">
        <w:t xml:space="preserve"> входит 6 типов гидравлического расчета:</w:t>
      </w:r>
    </w:p>
    <w:p w14:paraId="41F50C98" w14:textId="6C31CEE4" w:rsidR="00A9237E" w:rsidRPr="0062031A" w:rsidRDefault="00A9237E" w:rsidP="00A9237E">
      <w:pPr>
        <w:pStyle w:val="af2"/>
        <w:numPr>
          <w:ilvl w:val="0"/>
          <w:numId w:val="7"/>
        </w:numPr>
        <w:ind w:left="0" w:firstLine="709"/>
      </w:pPr>
      <w:r w:rsidRPr="0062031A">
        <w:t>наладочный расчет;</w:t>
      </w:r>
    </w:p>
    <w:p w14:paraId="70F1060C" w14:textId="0641FD7B" w:rsidR="00A9237E" w:rsidRPr="0062031A" w:rsidRDefault="00A9237E" w:rsidP="00A9237E">
      <w:pPr>
        <w:pStyle w:val="af2"/>
        <w:numPr>
          <w:ilvl w:val="0"/>
          <w:numId w:val="7"/>
        </w:numPr>
        <w:ind w:left="0" w:firstLine="709"/>
      </w:pPr>
      <w:r w:rsidRPr="0062031A">
        <w:t>поверочный расчет;</w:t>
      </w:r>
    </w:p>
    <w:p w14:paraId="6981EA9A" w14:textId="49DAE508" w:rsidR="00A9237E" w:rsidRPr="0062031A" w:rsidRDefault="00A9237E" w:rsidP="00A9237E">
      <w:pPr>
        <w:pStyle w:val="af2"/>
        <w:numPr>
          <w:ilvl w:val="0"/>
          <w:numId w:val="7"/>
        </w:numPr>
        <w:ind w:left="0" w:firstLine="709"/>
      </w:pPr>
      <w:r w:rsidRPr="0062031A">
        <w:t>конструкторский расчет;</w:t>
      </w:r>
    </w:p>
    <w:p w14:paraId="3811F3AE" w14:textId="7D049BBA" w:rsidR="00A9237E" w:rsidRPr="0062031A" w:rsidRDefault="00A9237E" w:rsidP="00A9237E">
      <w:pPr>
        <w:pStyle w:val="af2"/>
        <w:numPr>
          <w:ilvl w:val="0"/>
          <w:numId w:val="7"/>
        </w:numPr>
        <w:ind w:left="0" w:firstLine="709"/>
      </w:pPr>
      <w:r w:rsidRPr="0062031A">
        <w:t>расчет температурного графика;</w:t>
      </w:r>
    </w:p>
    <w:p w14:paraId="23BE3CF8" w14:textId="464EDFD6" w:rsidR="00A9237E" w:rsidRPr="0062031A" w:rsidRDefault="00A9237E" w:rsidP="00A9237E">
      <w:pPr>
        <w:pStyle w:val="af2"/>
        <w:numPr>
          <w:ilvl w:val="0"/>
          <w:numId w:val="7"/>
        </w:numPr>
        <w:ind w:left="0" w:firstLine="709"/>
      </w:pPr>
      <w:r w:rsidRPr="0062031A">
        <w:t>расчет надежности;</w:t>
      </w:r>
    </w:p>
    <w:p w14:paraId="2314A509" w14:textId="173160C5" w:rsidR="006C1B0E" w:rsidRPr="0062031A" w:rsidRDefault="00A9237E" w:rsidP="00A9237E">
      <w:pPr>
        <w:pStyle w:val="af2"/>
        <w:numPr>
          <w:ilvl w:val="0"/>
          <w:numId w:val="7"/>
        </w:numPr>
        <w:ind w:left="0" w:firstLine="709"/>
      </w:pPr>
      <w:r w:rsidRPr="0062031A">
        <w:t>расчет нормативных потерь тепла через изоляцию.</w:t>
      </w:r>
    </w:p>
    <w:p w14:paraId="5701EB72" w14:textId="343E6B7F" w:rsidR="004C504A" w:rsidRPr="0062031A" w:rsidRDefault="004C504A" w:rsidP="006C1B0E"/>
    <w:p w14:paraId="59AEB1FD" w14:textId="77777777" w:rsidR="004C504A" w:rsidRPr="0062031A" w:rsidRDefault="004C504A" w:rsidP="006C1B0E"/>
    <w:p w14:paraId="71B08E58" w14:textId="77777777" w:rsidR="006C1B0E" w:rsidRPr="0062031A" w:rsidRDefault="006C1B0E" w:rsidP="006C1B0E"/>
    <w:p w14:paraId="43AE1F18" w14:textId="045D3A3B" w:rsidR="006C1B0E" w:rsidRPr="0062031A" w:rsidRDefault="006C1B0E" w:rsidP="006C1B0E">
      <w:pPr>
        <w:pStyle w:val="20"/>
      </w:pPr>
      <w:bookmarkStart w:id="15" w:name="_Toc206931332"/>
      <w:r w:rsidRPr="0062031A">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5"/>
    </w:p>
    <w:p w14:paraId="740DC3FF" w14:textId="77777777" w:rsidR="00A9237E" w:rsidRPr="0062031A" w:rsidRDefault="00A9237E" w:rsidP="00A9237E">
      <w:r w:rsidRPr="0062031A">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4F250718" w14:textId="77777777" w:rsidR="00A9237E" w:rsidRPr="0062031A" w:rsidRDefault="00A9237E" w:rsidP="00A9237E">
      <w:r w:rsidRPr="0062031A">
        <w:t>Переключения могут быть как одиночными, так и групповыми, для любой выбранной (помеченной) совокупности переключаемых элементов.</w:t>
      </w:r>
    </w:p>
    <w:p w14:paraId="5A8E0E7E" w14:textId="77777777" w:rsidR="00A9237E" w:rsidRPr="0062031A" w:rsidRDefault="00A9237E" w:rsidP="00A9237E">
      <w:r w:rsidRPr="0062031A">
        <w:t>Для насосных агрегатов и их групп в модели доступны несколько видов переключений:</w:t>
      </w:r>
    </w:p>
    <w:p w14:paraId="16CECB65" w14:textId="3AFEDEEF" w:rsidR="00A9237E" w:rsidRPr="0062031A" w:rsidRDefault="00A9237E" w:rsidP="00A9237E">
      <w:pPr>
        <w:pStyle w:val="af2"/>
        <w:numPr>
          <w:ilvl w:val="0"/>
          <w:numId w:val="8"/>
        </w:numPr>
        <w:ind w:left="0" w:firstLine="709"/>
      </w:pPr>
      <w:r w:rsidRPr="0062031A">
        <w:t>включение/выключение;</w:t>
      </w:r>
    </w:p>
    <w:p w14:paraId="165DB072" w14:textId="05B7BB0A" w:rsidR="00A9237E" w:rsidRPr="0062031A" w:rsidRDefault="00A9237E" w:rsidP="00A9237E">
      <w:pPr>
        <w:pStyle w:val="af2"/>
        <w:numPr>
          <w:ilvl w:val="0"/>
          <w:numId w:val="8"/>
        </w:numPr>
        <w:ind w:left="0" w:firstLine="709"/>
      </w:pPr>
      <w:r w:rsidRPr="0062031A">
        <w:t>дросселирование;</w:t>
      </w:r>
    </w:p>
    <w:p w14:paraId="2346B538" w14:textId="568CBE94" w:rsidR="00A9237E" w:rsidRPr="0062031A" w:rsidRDefault="00A9237E" w:rsidP="00A9237E">
      <w:pPr>
        <w:pStyle w:val="af2"/>
        <w:numPr>
          <w:ilvl w:val="0"/>
          <w:numId w:val="8"/>
        </w:numPr>
        <w:ind w:left="0" w:firstLine="709"/>
      </w:pPr>
      <w:r w:rsidRPr="0062031A">
        <w:t>изменение частоты вращения привода.</w:t>
      </w:r>
    </w:p>
    <w:p w14:paraId="6AA2FAD6" w14:textId="77777777" w:rsidR="00A9237E" w:rsidRPr="0062031A" w:rsidRDefault="00A9237E" w:rsidP="00A9237E">
      <w:r w:rsidRPr="0062031A">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097DC740" w14:textId="77777777" w:rsidR="00A9237E" w:rsidRPr="0062031A" w:rsidRDefault="00A9237E" w:rsidP="00A9237E">
      <w:r w:rsidRPr="0062031A">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39519E1E" w14:textId="77777777" w:rsidR="00A9237E" w:rsidRPr="0062031A" w:rsidRDefault="00A9237E" w:rsidP="00A9237E">
      <w:r w:rsidRPr="0062031A">
        <w:t>Для регуляторов давления и расхода переключением является изменение уставки.</w:t>
      </w:r>
    </w:p>
    <w:p w14:paraId="0B2BC3C3" w14:textId="77777777" w:rsidR="00A9237E" w:rsidRPr="0062031A" w:rsidRDefault="00A9237E" w:rsidP="00A9237E">
      <w:r w:rsidRPr="0062031A">
        <w:t>Для потребителей переключением является любое из следующих действий:</w:t>
      </w:r>
    </w:p>
    <w:p w14:paraId="2901C1AB" w14:textId="71DFB716" w:rsidR="00A9237E" w:rsidRPr="0062031A" w:rsidRDefault="00A9237E" w:rsidP="00A9237E">
      <w:pPr>
        <w:pStyle w:val="af2"/>
        <w:numPr>
          <w:ilvl w:val="0"/>
          <w:numId w:val="8"/>
        </w:numPr>
        <w:ind w:left="0" w:firstLine="709"/>
      </w:pPr>
      <w:r w:rsidRPr="0062031A">
        <w:t>включение/отключение одного или нескольких видов тепловой нагрузки;</w:t>
      </w:r>
    </w:p>
    <w:p w14:paraId="436F8EF1" w14:textId="089D5558" w:rsidR="00A9237E" w:rsidRPr="0062031A" w:rsidRDefault="00A9237E" w:rsidP="00A9237E">
      <w:pPr>
        <w:pStyle w:val="af2"/>
        <w:numPr>
          <w:ilvl w:val="0"/>
          <w:numId w:val="8"/>
        </w:numPr>
        <w:ind w:left="0" w:firstLine="709"/>
      </w:pPr>
      <w:r w:rsidRPr="0062031A">
        <w:t>ограничение одного или нескольких видов тепловой нагрузки;</w:t>
      </w:r>
    </w:p>
    <w:p w14:paraId="29CB9AE1" w14:textId="17EDA587" w:rsidR="00A9237E" w:rsidRPr="0062031A" w:rsidRDefault="00A9237E" w:rsidP="00A9237E">
      <w:pPr>
        <w:pStyle w:val="af2"/>
        <w:numPr>
          <w:ilvl w:val="0"/>
          <w:numId w:val="8"/>
        </w:numPr>
        <w:ind w:left="0" w:firstLine="709"/>
      </w:pPr>
      <w:r w:rsidRPr="0062031A">
        <w:lastRenderedPageBreak/>
        <w:t>изменение температурного графика или удельных расходов теплоносителя по видам тепловой нагрузки.</w:t>
      </w:r>
    </w:p>
    <w:p w14:paraId="03016FBA" w14:textId="77777777" w:rsidR="00A9237E" w:rsidRPr="0062031A" w:rsidRDefault="00A9237E" w:rsidP="00A9237E">
      <w:r w:rsidRPr="0062031A">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6927D8B5" w14:textId="77777777" w:rsidR="00A9237E" w:rsidRPr="0062031A" w:rsidRDefault="00A9237E" w:rsidP="00A9237E">
      <w:r w:rsidRPr="0062031A">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38B1830E" w14:textId="77777777" w:rsidR="00A9237E" w:rsidRPr="0062031A" w:rsidRDefault="00A9237E" w:rsidP="00A9237E">
      <w:r w:rsidRPr="0062031A">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61ECE65F" w14:textId="0CFD7EC4" w:rsidR="00A9237E" w:rsidRPr="0062031A" w:rsidRDefault="00A9237E" w:rsidP="00A9237E">
      <w:r w:rsidRPr="0062031A">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произошедшие в результате тех или иных манипуляций.</w:t>
      </w:r>
    </w:p>
    <w:p w14:paraId="0E521A30" w14:textId="34A8BE1F" w:rsidR="00A9237E" w:rsidRPr="0062031A" w:rsidRDefault="00A9237E" w:rsidP="006C1B0E"/>
    <w:p w14:paraId="4892888C" w14:textId="77777777" w:rsidR="00A9237E" w:rsidRPr="0062031A" w:rsidRDefault="00A9237E" w:rsidP="006C1B0E"/>
    <w:p w14:paraId="58C69968" w14:textId="77777777" w:rsidR="006C1B0E" w:rsidRPr="0062031A" w:rsidRDefault="006C1B0E" w:rsidP="006C1B0E"/>
    <w:p w14:paraId="09EBAA79" w14:textId="327D7145" w:rsidR="006C1B0E" w:rsidRPr="0062031A" w:rsidRDefault="006C1B0E" w:rsidP="006C1B0E">
      <w:pPr>
        <w:pStyle w:val="20"/>
      </w:pPr>
      <w:bookmarkStart w:id="16" w:name="_Toc206931333"/>
      <w:r w:rsidRPr="0062031A">
        <w:lastRenderedPageBreak/>
        <w:t>Расчет балансов тепловой энергии по источникам тепловой энергии и по территориальному признаку</w:t>
      </w:r>
      <w:bookmarkEnd w:id="16"/>
    </w:p>
    <w:p w14:paraId="101F9649" w14:textId="77777777" w:rsidR="00A9237E" w:rsidRPr="0062031A" w:rsidRDefault="00A9237E" w:rsidP="00A9237E">
      <w:r w:rsidRPr="0062031A">
        <w:t>Расчет балансов тепловой энергии по источникам в модели тепловых сетей городского округа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14:paraId="26D53601" w14:textId="77777777" w:rsidR="00A9237E" w:rsidRPr="0062031A" w:rsidRDefault="00A9237E" w:rsidP="00A9237E">
      <w:r w:rsidRPr="0062031A">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5C8582C7" w14:textId="77777777" w:rsidR="00A9237E" w:rsidRPr="0062031A" w:rsidRDefault="00A9237E" w:rsidP="00A9237E">
      <w:r w:rsidRPr="0062031A">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08F6F1E6" w14:textId="77777777" w:rsidR="00A9237E" w:rsidRPr="0062031A" w:rsidRDefault="00A9237E" w:rsidP="00A9237E">
      <w:r w:rsidRPr="0062031A">
        <w:t xml:space="preserve">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«SQL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микрорайон). </w:t>
      </w:r>
    </w:p>
    <w:p w14:paraId="04AAC3B9" w14:textId="77777777" w:rsidR="00A9237E" w:rsidRPr="0062031A" w:rsidRDefault="00A9237E" w:rsidP="00A9237E">
      <w:r w:rsidRPr="0062031A">
        <w:t xml:space="preserve">Целью расчёта балансов тепловой энергии является определение фактических расходов теплоносителя на участках тепловой сети и у потребителей, а также </w:t>
      </w:r>
      <w:proofErr w:type="gramStart"/>
      <w:r w:rsidRPr="0062031A">
        <w:t>количества тепловой энергии</w:t>
      </w:r>
      <w:proofErr w:type="gramEnd"/>
      <w:r w:rsidRPr="0062031A">
        <w:t xml:space="preserve"> получаемой потребителем при заданной температуре воды в подающем трубопроводе и располагаемом напоре на источнике.</w:t>
      </w:r>
    </w:p>
    <w:p w14:paraId="26234868" w14:textId="77777777" w:rsidR="00A9237E" w:rsidRPr="0062031A" w:rsidRDefault="00A9237E" w:rsidP="00A9237E">
      <w:r w:rsidRPr="0062031A">
        <w:t>Расчёты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так далее.</w:t>
      </w:r>
    </w:p>
    <w:p w14:paraId="329D7A1A" w14:textId="77777777" w:rsidR="00A9237E" w:rsidRPr="0062031A" w:rsidRDefault="00A9237E" w:rsidP="00A9237E">
      <w:r w:rsidRPr="0062031A">
        <w:t>Расчёт тепловых сетей можно проводить с учётом:</w:t>
      </w:r>
    </w:p>
    <w:p w14:paraId="5E61F363" w14:textId="4EA72FC1" w:rsidR="00A9237E" w:rsidRPr="0062031A" w:rsidRDefault="00A9237E" w:rsidP="00A9237E">
      <w:pPr>
        <w:pStyle w:val="af2"/>
        <w:numPr>
          <w:ilvl w:val="0"/>
          <w:numId w:val="9"/>
        </w:numPr>
        <w:ind w:left="0" w:firstLine="709"/>
      </w:pPr>
      <w:r w:rsidRPr="0062031A">
        <w:t>утечек из тепловой сети и систем теплопотребления;</w:t>
      </w:r>
    </w:p>
    <w:p w14:paraId="6EC302CA" w14:textId="5A0DDA03" w:rsidR="00A9237E" w:rsidRPr="0062031A" w:rsidRDefault="00A9237E" w:rsidP="00A9237E">
      <w:pPr>
        <w:pStyle w:val="af2"/>
        <w:numPr>
          <w:ilvl w:val="0"/>
          <w:numId w:val="9"/>
        </w:numPr>
        <w:ind w:left="0" w:firstLine="709"/>
      </w:pPr>
      <w:r w:rsidRPr="0062031A">
        <w:t>тепловых потерь в трубопроводах тепловой сети;</w:t>
      </w:r>
    </w:p>
    <w:p w14:paraId="5B906475" w14:textId="392BDE9F" w:rsidR="00A9237E" w:rsidRPr="0062031A" w:rsidRDefault="00A9237E" w:rsidP="00A9237E">
      <w:pPr>
        <w:pStyle w:val="af2"/>
        <w:numPr>
          <w:ilvl w:val="0"/>
          <w:numId w:val="9"/>
        </w:numPr>
        <w:ind w:left="0" w:firstLine="709"/>
      </w:pPr>
      <w:r w:rsidRPr="0062031A">
        <w:lastRenderedPageBreak/>
        <w:t>фактически установленного оборудования на абонентских вводах и тепловых сетях.</w:t>
      </w:r>
    </w:p>
    <w:p w14:paraId="6653CFB2" w14:textId="77777777" w:rsidR="006C1B0E" w:rsidRPr="0062031A" w:rsidRDefault="006C1B0E" w:rsidP="006C1B0E"/>
    <w:p w14:paraId="30F793C3" w14:textId="541DF9B7" w:rsidR="006C1B0E" w:rsidRPr="0062031A" w:rsidRDefault="006C1B0E" w:rsidP="006C1B0E">
      <w:pPr>
        <w:pStyle w:val="20"/>
      </w:pPr>
      <w:bookmarkStart w:id="17" w:name="_Toc206931334"/>
      <w:r w:rsidRPr="0062031A">
        <w:t>Расчет потерь тепловой энергии через изоляцию и с утечками теплоносителя</w:t>
      </w:r>
      <w:bookmarkEnd w:id="17"/>
    </w:p>
    <w:p w14:paraId="78E9B863" w14:textId="5B06DF10" w:rsidR="00A9237E" w:rsidRPr="0062031A" w:rsidRDefault="00A9237E" w:rsidP="00A9237E">
      <w:r w:rsidRPr="0062031A">
        <w:t xml:space="preserve">Нормы тепловых потерь через изоляцию трубопроводов рассчитываются в ГИС ZuluThermo. на основании приказа Минэнерго от 30.12.2008 № 325.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 Результаты выполненных расчетов можно экспортировать в </w:t>
      </w:r>
      <w:proofErr w:type="spellStart"/>
      <w:r w:rsidRPr="0062031A">
        <w:t>Microsoft</w:t>
      </w:r>
      <w:proofErr w:type="spellEnd"/>
      <w:r w:rsidRPr="0062031A">
        <w:t xml:space="preserve"> </w:t>
      </w:r>
      <w:proofErr w:type="spellStart"/>
      <w:r w:rsidRPr="0062031A">
        <w:t>Excel</w:t>
      </w:r>
      <w:proofErr w:type="spellEnd"/>
      <w:r w:rsidRPr="0062031A">
        <w:t>.</w:t>
      </w:r>
    </w:p>
    <w:p w14:paraId="3953A6D3" w14:textId="19794FEB" w:rsidR="00A9237E" w:rsidRPr="0062031A" w:rsidRDefault="00A9237E" w:rsidP="00A9237E">
      <w:r w:rsidRPr="0062031A">
        <w:t xml:space="preserve">Целью расчёта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расчёта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Расчёт может быть выполнен с учётом поправочных коэффициентов на нормы тепловых потерь. 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тому подобное) при среднегодовых условиях работы тепловой сети исходя из норм тепловых потерь. Подробная методика расчёта тепловых потерь через изоляцию и с учётом утечек теплоносителя описана в руководстве к ZuluThermo). </w:t>
      </w:r>
    </w:p>
    <w:p w14:paraId="5933C60A" w14:textId="2C4F57CE" w:rsidR="00A9237E" w:rsidRPr="0062031A" w:rsidRDefault="00A9237E" w:rsidP="00A9237E">
      <w:r w:rsidRPr="0062031A">
        <w:t>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1A1F683D" w14:textId="32416239" w:rsidR="006C1B0E" w:rsidRPr="0062031A" w:rsidRDefault="00A9237E" w:rsidP="00A9237E">
      <w:r w:rsidRPr="0062031A">
        <w:lastRenderedPageBreak/>
        <w:t>Программный комплекс Zulu позволяет выполнять расчет как с учетом тепловых потерь, так и без учета тепловых потерь.</w:t>
      </w:r>
    </w:p>
    <w:p w14:paraId="55566305" w14:textId="77777777" w:rsidR="006C1B0E" w:rsidRPr="0062031A" w:rsidRDefault="006C1B0E" w:rsidP="006C1B0E"/>
    <w:p w14:paraId="24EC7556" w14:textId="770B37D7" w:rsidR="006C1B0E" w:rsidRPr="0062031A" w:rsidRDefault="006C1B0E" w:rsidP="006C1B0E">
      <w:pPr>
        <w:pStyle w:val="20"/>
      </w:pPr>
      <w:bookmarkStart w:id="18" w:name="_Toc206931335"/>
      <w:r w:rsidRPr="0062031A">
        <w:t>Расчет показателей надежности теплоснабжения</w:t>
      </w:r>
      <w:bookmarkEnd w:id="18"/>
    </w:p>
    <w:p w14:paraId="085FBD23" w14:textId="77777777" w:rsidR="00A9237E" w:rsidRPr="0062031A" w:rsidRDefault="00A9237E" w:rsidP="00A9237E">
      <w:r w:rsidRPr="0062031A">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5BE7A395" w14:textId="77777777" w:rsidR="00A9237E" w:rsidRPr="0062031A" w:rsidRDefault="00A9237E" w:rsidP="00A9237E">
      <w:r w:rsidRPr="0062031A">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607B69FD" w14:textId="77777777" w:rsidR="00A9237E" w:rsidRPr="0062031A" w:rsidRDefault="00A9237E" w:rsidP="00A9237E">
      <w:r w:rsidRPr="0062031A">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47225382" w14:textId="799DE719" w:rsidR="006C1B0E" w:rsidRPr="0062031A" w:rsidRDefault="00A9237E" w:rsidP="00A9237E">
      <w:r w:rsidRPr="0062031A">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37C9A55E" w14:textId="77777777" w:rsidR="006C1B0E" w:rsidRPr="0062031A" w:rsidRDefault="006C1B0E" w:rsidP="006C1B0E"/>
    <w:p w14:paraId="1E5E2163" w14:textId="6ACD5F79" w:rsidR="006C1B0E" w:rsidRPr="0062031A" w:rsidRDefault="006C1B0E" w:rsidP="006C1B0E">
      <w:pPr>
        <w:pStyle w:val="20"/>
      </w:pPr>
      <w:bookmarkStart w:id="19" w:name="_Toc206931336"/>
      <w:r w:rsidRPr="0062031A">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9"/>
    </w:p>
    <w:p w14:paraId="41CC2699" w14:textId="3DB9AFFE" w:rsidR="00A9237E" w:rsidRPr="0062031A" w:rsidRDefault="00A9237E" w:rsidP="00A9237E">
      <w:r w:rsidRPr="0062031A">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w:t>
      </w:r>
      <w:r w:rsidRPr="0062031A">
        <w:lastRenderedPageBreak/>
        <w:t>гидравлические сопротивления участков трубопроводо</w:t>
      </w:r>
      <w:r w:rsidR="00E20C80">
        <w:t>в, и в масштабах тепловой сети Г</w:t>
      </w:r>
      <w:r w:rsidRPr="0062031A">
        <w:t xml:space="preserve">О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 </w:t>
      </w:r>
    </w:p>
    <w:p w14:paraId="4FF18250" w14:textId="77777777" w:rsidR="00A9237E" w:rsidRPr="0062031A" w:rsidRDefault="00A9237E" w:rsidP="00A9237E">
      <w:r w:rsidRPr="0062031A">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7F2122E1" w14:textId="4041E998" w:rsidR="00A9237E" w:rsidRPr="0062031A" w:rsidRDefault="00A9237E" w:rsidP="00A9237E">
      <w:pPr>
        <w:pStyle w:val="af2"/>
        <w:numPr>
          <w:ilvl w:val="0"/>
          <w:numId w:val="10"/>
        </w:numPr>
        <w:ind w:left="0" w:firstLine="709"/>
      </w:pPr>
      <w:r w:rsidRPr="0062031A">
        <w:t xml:space="preserve">по всей базе данных описания тепловой сети; </w:t>
      </w:r>
    </w:p>
    <w:p w14:paraId="3544208D" w14:textId="69982A14" w:rsidR="00A9237E" w:rsidRPr="0062031A" w:rsidRDefault="00A9237E" w:rsidP="00A9237E">
      <w:pPr>
        <w:pStyle w:val="af2"/>
        <w:numPr>
          <w:ilvl w:val="0"/>
          <w:numId w:val="10"/>
        </w:numPr>
        <w:ind w:left="0" w:firstLine="709"/>
      </w:pPr>
      <w:r w:rsidRPr="0062031A">
        <w:t xml:space="preserve">по одной из связных компонент тепловой сети (тепловой зоне источника); </w:t>
      </w:r>
    </w:p>
    <w:p w14:paraId="11A1A328" w14:textId="3F838155" w:rsidR="00A9237E" w:rsidRPr="0062031A" w:rsidRDefault="00A9237E" w:rsidP="00A9237E">
      <w:pPr>
        <w:pStyle w:val="af2"/>
        <w:numPr>
          <w:ilvl w:val="0"/>
          <w:numId w:val="10"/>
        </w:numPr>
        <w:ind w:left="0" w:firstLine="709"/>
      </w:pPr>
      <w:r w:rsidRPr="0062031A">
        <w:t xml:space="preserve">по некоторой графической области, заданной произвольным многоугольником; </w:t>
      </w:r>
    </w:p>
    <w:p w14:paraId="00FCF885" w14:textId="4AA32843" w:rsidR="00A9237E" w:rsidRPr="0062031A" w:rsidRDefault="00A9237E" w:rsidP="00A9237E">
      <w:pPr>
        <w:pStyle w:val="af2"/>
        <w:numPr>
          <w:ilvl w:val="0"/>
          <w:numId w:val="10"/>
        </w:numPr>
        <w:ind w:left="0" w:firstLine="709"/>
      </w:pPr>
      <w:r w:rsidRPr="0062031A">
        <w:t xml:space="preserve">вдоль выбранного пути. </w:t>
      </w:r>
    </w:p>
    <w:p w14:paraId="03D6C8A2" w14:textId="3DD45C40" w:rsidR="00A9237E" w:rsidRPr="0062031A" w:rsidRDefault="00A9237E" w:rsidP="00A9237E">
      <w:r w:rsidRPr="0062031A">
        <w:t>При этом на любой из вышеперечисленных «пространственных» критериев может быть наложена суперпозиция критериев отбора по классифицирующим признакам:</w:t>
      </w:r>
    </w:p>
    <w:p w14:paraId="61DB98D0" w14:textId="38DDB8FA" w:rsidR="00A9237E" w:rsidRPr="0062031A" w:rsidRDefault="00A9237E" w:rsidP="00A9237E">
      <w:pPr>
        <w:pStyle w:val="af2"/>
        <w:numPr>
          <w:ilvl w:val="0"/>
          <w:numId w:val="10"/>
        </w:numPr>
        <w:ind w:left="0" w:firstLine="709"/>
      </w:pPr>
      <w:r w:rsidRPr="0062031A">
        <w:t xml:space="preserve">по подающим или обратным трубопроводам тепловой сети, либо симметрично; </w:t>
      </w:r>
    </w:p>
    <w:p w14:paraId="40823E1C" w14:textId="70FC6C50" w:rsidR="00A9237E" w:rsidRPr="0062031A" w:rsidRDefault="00A9237E" w:rsidP="00A9237E">
      <w:pPr>
        <w:pStyle w:val="af2"/>
        <w:numPr>
          <w:ilvl w:val="0"/>
          <w:numId w:val="10"/>
        </w:numPr>
        <w:ind w:left="0" w:firstLine="709"/>
      </w:pPr>
      <w:r w:rsidRPr="0062031A">
        <w:t xml:space="preserve">по виду тепловых сетей (магистральные, распределительные, внутриквартальные); </w:t>
      </w:r>
    </w:p>
    <w:p w14:paraId="5F958AE4" w14:textId="4C066ACF" w:rsidR="00A9237E" w:rsidRPr="0062031A" w:rsidRDefault="00A9237E" w:rsidP="00A9237E">
      <w:pPr>
        <w:pStyle w:val="af2"/>
        <w:numPr>
          <w:ilvl w:val="0"/>
          <w:numId w:val="10"/>
        </w:numPr>
        <w:ind w:left="0" w:firstLine="709"/>
      </w:pPr>
      <w:r w:rsidRPr="0062031A">
        <w:t>по участкам тепловой сети определенного условного диаметра;</w:t>
      </w:r>
    </w:p>
    <w:p w14:paraId="06FE3B0D" w14:textId="13CCB4E0" w:rsidR="00A9237E" w:rsidRPr="0062031A" w:rsidRDefault="00A9237E" w:rsidP="00A9237E">
      <w:pPr>
        <w:pStyle w:val="af2"/>
        <w:numPr>
          <w:ilvl w:val="0"/>
          <w:numId w:val="10"/>
        </w:numPr>
        <w:ind w:left="0" w:firstLine="709"/>
      </w:pPr>
      <w:r w:rsidRPr="0062031A">
        <w:t xml:space="preserve">по участкам тепловой сети с определенным типом прокладки, и т.п. </w:t>
      </w:r>
    </w:p>
    <w:p w14:paraId="622C1C9D" w14:textId="77777777" w:rsidR="00A9237E" w:rsidRPr="0062031A" w:rsidRDefault="00A9237E" w:rsidP="00A9237E">
      <w:r w:rsidRPr="0062031A">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5152AA65" w14:textId="77777777" w:rsidR="00A9237E" w:rsidRPr="0062031A" w:rsidRDefault="00A9237E" w:rsidP="00A9237E">
      <w:r w:rsidRPr="0062031A">
        <w:lastRenderedPageBreak/>
        <w:t xml:space="preserve">Для участков тепловых сетей, отобранных по определенной совокупности критериев, можно произвести любую из следующих операций: </w:t>
      </w:r>
    </w:p>
    <w:p w14:paraId="6B5FCC17" w14:textId="22CD7543" w:rsidR="00A9237E" w:rsidRPr="0062031A" w:rsidRDefault="00A9237E" w:rsidP="00A9237E">
      <w:pPr>
        <w:pStyle w:val="af2"/>
        <w:numPr>
          <w:ilvl w:val="0"/>
          <w:numId w:val="10"/>
        </w:numPr>
        <w:ind w:left="0" w:firstLine="709"/>
      </w:pPr>
      <w:r w:rsidRPr="0062031A">
        <w:t>изменение эквивалентной шероховатости;</w:t>
      </w:r>
    </w:p>
    <w:p w14:paraId="552581AB" w14:textId="76DA8EF3" w:rsidR="00A9237E" w:rsidRPr="0062031A" w:rsidRDefault="00A9237E" w:rsidP="00A9237E">
      <w:pPr>
        <w:pStyle w:val="af2"/>
        <w:numPr>
          <w:ilvl w:val="0"/>
          <w:numId w:val="10"/>
        </w:numPr>
        <w:ind w:left="0" w:firstLine="709"/>
      </w:pPr>
      <w:r w:rsidRPr="0062031A">
        <w:t>изменение степени зарастания трубопроводов;</w:t>
      </w:r>
    </w:p>
    <w:p w14:paraId="1AEC6BF1" w14:textId="68B42547" w:rsidR="00A9237E" w:rsidRPr="0062031A" w:rsidRDefault="00A9237E" w:rsidP="00A9237E">
      <w:pPr>
        <w:pStyle w:val="af2"/>
        <w:numPr>
          <w:ilvl w:val="0"/>
          <w:numId w:val="10"/>
        </w:numPr>
        <w:ind w:left="0" w:firstLine="709"/>
      </w:pPr>
      <w:r w:rsidRPr="0062031A">
        <w:t>изменение коэффициента местных потерь;</w:t>
      </w:r>
    </w:p>
    <w:p w14:paraId="7AF5C8D3" w14:textId="01AFBEF2" w:rsidR="00A9237E" w:rsidRPr="0062031A" w:rsidRDefault="00A9237E" w:rsidP="00A9237E">
      <w:pPr>
        <w:pStyle w:val="af2"/>
        <w:numPr>
          <w:ilvl w:val="0"/>
          <w:numId w:val="10"/>
        </w:numPr>
        <w:ind w:left="0" w:firstLine="709"/>
      </w:pPr>
      <w:r w:rsidRPr="0062031A">
        <w:t>изменение способа расчета сопротивления.</w:t>
      </w:r>
    </w:p>
    <w:p w14:paraId="42264368" w14:textId="77777777" w:rsidR="00A9237E" w:rsidRPr="0062031A" w:rsidRDefault="00A9237E" w:rsidP="00A9237E">
      <w:r w:rsidRPr="0062031A">
        <w:t xml:space="preserve">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 </w:t>
      </w:r>
    </w:p>
    <w:p w14:paraId="3EE2F78F" w14:textId="50F4D741" w:rsidR="006C1B0E" w:rsidRPr="0062031A" w:rsidRDefault="00A9237E" w:rsidP="00A9237E">
      <w:r w:rsidRPr="0062031A">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6F482E03" w14:textId="77777777" w:rsidR="006C1B0E" w:rsidRPr="0062031A" w:rsidRDefault="006C1B0E" w:rsidP="006C1B0E"/>
    <w:p w14:paraId="79946E07" w14:textId="536E0E60" w:rsidR="00AD607D" w:rsidRPr="0062031A" w:rsidRDefault="006C1B0E" w:rsidP="006C1B0E">
      <w:pPr>
        <w:pStyle w:val="20"/>
      </w:pPr>
      <w:bookmarkStart w:id="20" w:name="_Toc206931337"/>
      <w:r w:rsidRPr="0062031A">
        <w:t>Сравнительные пьезометрические графики для разработки и анализа сценариев перспективного развития тепловых сетей</w:t>
      </w:r>
      <w:bookmarkEnd w:id="20"/>
    </w:p>
    <w:p w14:paraId="4456C41B" w14:textId="77777777" w:rsidR="00A9237E" w:rsidRPr="0062031A" w:rsidRDefault="00A9237E" w:rsidP="00A9237E">
      <w:r w:rsidRPr="0062031A">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w:t>
      </w:r>
    </w:p>
    <w:p w14:paraId="4FAE2137" w14:textId="2AEBE972" w:rsidR="00A9237E" w:rsidRPr="0062031A" w:rsidRDefault="00A9237E" w:rsidP="00A9237E">
      <w:pPr>
        <w:pStyle w:val="af2"/>
        <w:numPr>
          <w:ilvl w:val="0"/>
          <w:numId w:val="11"/>
        </w:numPr>
        <w:ind w:left="0" w:firstLine="709"/>
      </w:pPr>
      <w:r w:rsidRPr="0062031A">
        <w:t>линия давления в подающем трубопроводе;</w:t>
      </w:r>
    </w:p>
    <w:p w14:paraId="663D19EA" w14:textId="314BFDDD" w:rsidR="00A9237E" w:rsidRPr="0062031A" w:rsidRDefault="00A9237E" w:rsidP="00A9237E">
      <w:pPr>
        <w:pStyle w:val="af2"/>
        <w:numPr>
          <w:ilvl w:val="0"/>
          <w:numId w:val="11"/>
        </w:numPr>
        <w:ind w:left="0" w:firstLine="709"/>
      </w:pPr>
      <w:r w:rsidRPr="0062031A">
        <w:t>линия давления в обратном трубопроводе;</w:t>
      </w:r>
    </w:p>
    <w:p w14:paraId="5118052B" w14:textId="1FDB58A0" w:rsidR="00A9237E" w:rsidRPr="0062031A" w:rsidRDefault="00A9237E" w:rsidP="00A9237E">
      <w:pPr>
        <w:pStyle w:val="af2"/>
        <w:numPr>
          <w:ilvl w:val="0"/>
          <w:numId w:val="11"/>
        </w:numPr>
        <w:ind w:left="0" w:firstLine="709"/>
      </w:pPr>
      <w:r w:rsidRPr="0062031A">
        <w:t>линия поверхности земли</w:t>
      </w:r>
      <w:r w:rsidRPr="0062031A">
        <w:rPr>
          <w:lang w:val="en-US"/>
        </w:rPr>
        <w:t>;</w:t>
      </w:r>
    </w:p>
    <w:p w14:paraId="218B1053" w14:textId="495C4DEE" w:rsidR="00A9237E" w:rsidRPr="0062031A" w:rsidRDefault="00A9237E" w:rsidP="00A9237E">
      <w:pPr>
        <w:pStyle w:val="af2"/>
        <w:numPr>
          <w:ilvl w:val="0"/>
          <w:numId w:val="11"/>
        </w:numPr>
        <w:ind w:left="0" w:firstLine="709"/>
      </w:pPr>
      <w:r w:rsidRPr="0062031A">
        <w:t>линия потерь напора на шайбе;</w:t>
      </w:r>
    </w:p>
    <w:p w14:paraId="6EFE017D" w14:textId="783CBACF" w:rsidR="00A9237E" w:rsidRPr="0062031A" w:rsidRDefault="00A9237E" w:rsidP="00A9237E">
      <w:pPr>
        <w:pStyle w:val="af2"/>
        <w:numPr>
          <w:ilvl w:val="0"/>
          <w:numId w:val="11"/>
        </w:numPr>
        <w:ind w:left="0" w:firstLine="709"/>
      </w:pPr>
      <w:r w:rsidRPr="0062031A">
        <w:t>высота здания</w:t>
      </w:r>
      <w:r w:rsidRPr="0062031A">
        <w:rPr>
          <w:lang w:val="en-US"/>
        </w:rPr>
        <w:t>;</w:t>
      </w:r>
    </w:p>
    <w:p w14:paraId="218C013D" w14:textId="251072A7" w:rsidR="00A9237E" w:rsidRPr="0062031A" w:rsidRDefault="00A9237E" w:rsidP="00A9237E">
      <w:pPr>
        <w:pStyle w:val="af2"/>
        <w:numPr>
          <w:ilvl w:val="0"/>
          <w:numId w:val="11"/>
        </w:numPr>
        <w:ind w:left="0" w:firstLine="709"/>
      </w:pPr>
      <w:r w:rsidRPr="0062031A">
        <w:t>линия вскипания</w:t>
      </w:r>
      <w:r w:rsidRPr="0062031A">
        <w:rPr>
          <w:lang w:val="en-US"/>
        </w:rPr>
        <w:t>;</w:t>
      </w:r>
    </w:p>
    <w:p w14:paraId="13183922" w14:textId="5B9A0FA7" w:rsidR="00A9237E" w:rsidRPr="0062031A" w:rsidRDefault="00A9237E" w:rsidP="00A9237E">
      <w:pPr>
        <w:pStyle w:val="af2"/>
        <w:numPr>
          <w:ilvl w:val="0"/>
          <w:numId w:val="11"/>
        </w:numPr>
        <w:ind w:left="0" w:firstLine="709"/>
      </w:pPr>
      <w:r w:rsidRPr="0062031A">
        <w:t>линия статического напора</w:t>
      </w:r>
      <w:r w:rsidRPr="0062031A">
        <w:rPr>
          <w:lang w:val="en-US"/>
        </w:rPr>
        <w:t>.</w:t>
      </w:r>
    </w:p>
    <w:p w14:paraId="28787F8A" w14:textId="23549B21" w:rsidR="006C1B0E" w:rsidRPr="0062031A" w:rsidRDefault="00A9237E" w:rsidP="00A9237E">
      <w:r w:rsidRPr="0062031A">
        <w:t>Цвет и стиль линий задается пользователем.</w:t>
      </w:r>
    </w:p>
    <w:p w14:paraId="14DDCF0D" w14:textId="44418339" w:rsidR="006C1B0E" w:rsidRPr="0062031A" w:rsidRDefault="00A9237E" w:rsidP="00A9237E">
      <w:pPr>
        <w:ind w:firstLine="0"/>
        <w:jc w:val="center"/>
      </w:pPr>
      <w:r w:rsidRPr="0062031A">
        <w:rPr>
          <w:noProof/>
          <w:lang w:eastAsia="ru-RU"/>
        </w:rPr>
        <w:lastRenderedPageBreak/>
        <w:drawing>
          <wp:inline distT="0" distB="0" distL="0" distR="0" wp14:anchorId="4963D518" wp14:editId="117157C9">
            <wp:extent cx="6120765" cy="2030095"/>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2030095"/>
                    </a:xfrm>
                    <a:prstGeom prst="rect">
                      <a:avLst/>
                    </a:prstGeom>
                    <a:noFill/>
                  </pic:spPr>
                </pic:pic>
              </a:graphicData>
            </a:graphic>
          </wp:inline>
        </w:drawing>
      </w:r>
    </w:p>
    <w:p w14:paraId="6B437233" w14:textId="623F9319" w:rsidR="00AD607D" w:rsidRPr="0062031A" w:rsidRDefault="00A9237E" w:rsidP="00A9237E">
      <w:pPr>
        <w:pStyle w:val="5"/>
      </w:pPr>
      <w:r w:rsidRPr="0062031A">
        <w:t>Пример пьезометрического графика</w:t>
      </w:r>
    </w:p>
    <w:p w14:paraId="433E0770" w14:textId="77777777" w:rsidR="0062031A" w:rsidRPr="0062031A" w:rsidRDefault="0062031A" w:rsidP="0062031A">
      <w:pPr>
        <w:spacing w:before="240"/>
      </w:pPr>
      <w:r w:rsidRPr="0062031A">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4C832D11" w14:textId="3DB01FAA" w:rsidR="00A9237E" w:rsidRPr="0062031A" w:rsidRDefault="0062031A" w:rsidP="0062031A">
      <w:r w:rsidRPr="0062031A">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7A91201D" w14:textId="76DEA0F6" w:rsidR="0062031A" w:rsidRDefault="0062031A" w:rsidP="00FE5242">
      <w:r w:rsidRPr="0062031A">
        <w:t xml:space="preserve">Пьезометрические графики </w:t>
      </w:r>
      <w:r w:rsidR="00E20C80">
        <w:t>существующего положения системы теплоснабжения и их пути представлены на рисунках ниже.</w:t>
      </w:r>
    </w:p>
    <w:p w14:paraId="4800751C" w14:textId="4D0C7438" w:rsidR="00E20C80" w:rsidRDefault="00ED34AA" w:rsidP="00155485">
      <w:pPr>
        <w:ind w:firstLine="0"/>
        <w:jc w:val="center"/>
      </w:pPr>
      <w:r w:rsidRPr="00ED34AA">
        <w:rPr>
          <w:noProof/>
          <w:lang w:eastAsia="ru-RU"/>
        </w:rPr>
        <w:lastRenderedPageBreak/>
        <w:drawing>
          <wp:inline distT="0" distB="0" distL="0" distR="0" wp14:anchorId="496F0866" wp14:editId="3DAC8CF8">
            <wp:extent cx="5940425" cy="6349654"/>
            <wp:effectExtent l="0" t="0" r="3175" b="0"/>
            <wp:docPr id="3" name="Рисунок 3" descr="X:\3. Инженер расчетчик\shara\Объекты\Жатай ТС\2. Рабочая\Женя\Выгрузки\После замечаний\ПГ\Сущ\Путь ПГ Кот 1 Северная с1д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 ТС\2. Рабочая\Женя\Выгрузки\После замечаний\ПГ\Сущ\Путь ПГ Кот 1 Северная с1д2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6349654"/>
                    </a:xfrm>
                    <a:prstGeom prst="rect">
                      <a:avLst/>
                    </a:prstGeom>
                    <a:noFill/>
                    <a:ln>
                      <a:noFill/>
                    </a:ln>
                  </pic:spPr>
                </pic:pic>
              </a:graphicData>
            </a:graphic>
          </wp:inline>
        </w:drawing>
      </w:r>
    </w:p>
    <w:p w14:paraId="42DAF309" w14:textId="2E81FBF3" w:rsidR="00E20C80" w:rsidRDefault="00E50E33" w:rsidP="00E20C80">
      <w:pPr>
        <w:pStyle w:val="5"/>
      </w:pPr>
      <w:bookmarkStart w:id="21" w:name="_Ref140478283"/>
      <w:r w:rsidRPr="00860AEC">
        <w:t>Путь построения пьезометрического графика от котельной №1 до потребителя ул. Северная, ГСК «Стена»</w:t>
      </w:r>
      <w:bookmarkEnd w:id="21"/>
    </w:p>
    <w:p w14:paraId="6988A528" w14:textId="08B91F13" w:rsidR="00E20C80" w:rsidRDefault="00E20C80" w:rsidP="00E20C80"/>
    <w:p w14:paraId="40E9CD0E" w14:textId="070974DD" w:rsidR="00E20C80" w:rsidRDefault="00E20C80" w:rsidP="00E20C80"/>
    <w:p w14:paraId="6F61E307" w14:textId="77777777" w:rsidR="00F27C9B" w:rsidRDefault="00F27C9B" w:rsidP="00E20C80">
      <w:pPr>
        <w:sectPr w:rsidR="00F27C9B" w:rsidSect="00917E27">
          <w:pgSz w:w="11906" w:h="16838"/>
          <w:pgMar w:top="1134" w:right="850" w:bottom="1134" w:left="1701" w:header="284" w:footer="425" w:gutter="0"/>
          <w:cols w:space="708"/>
          <w:docGrid w:linePitch="360"/>
        </w:sectPr>
      </w:pPr>
    </w:p>
    <w:p w14:paraId="43E03174" w14:textId="16215BCF" w:rsidR="00F27C9B" w:rsidRDefault="00F27C9B" w:rsidP="00F27C9B">
      <w:pPr>
        <w:ind w:firstLine="0"/>
        <w:jc w:val="center"/>
      </w:pPr>
      <w:r w:rsidRPr="00BD674D">
        <w:rPr>
          <w:b/>
          <w:noProof/>
          <w:lang w:eastAsia="ru-RU"/>
        </w:rPr>
        <w:lastRenderedPageBreak/>
        <w:drawing>
          <wp:inline distT="0" distB="0" distL="0" distR="0" wp14:anchorId="18CBD3E4" wp14:editId="365975EA">
            <wp:extent cx="9251950" cy="3894845"/>
            <wp:effectExtent l="0" t="0" r="6350" b="0"/>
            <wp:docPr id="2" name="Рисунок 2" descr="X:\3. Инженер расчетчик\shara\Объекты\Жатай\2. Рабочая\Женя\Выгрузки\ТС\Сущ\29.08\ПГ ГСК Сте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 Инженер расчетчик\shara\Объекты\Жатай\2. Рабочая\Женя\Выгрузки\ТС\Сущ\29.08\ПГ ГСК Стена.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251950" cy="3894845"/>
                    </a:xfrm>
                    <a:prstGeom prst="rect">
                      <a:avLst/>
                    </a:prstGeom>
                    <a:noFill/>
                    <a:ln>
                      <a:noFill/>
                    </a:ln>
                  </pic:spPr>
                </pic:pic>
              </a:graphicData>
            </a:graphic>
          </wp:inline>
        </w:drawing>
      </w:r>
    </w:p>
    <w:p w14:paraId="6C8EF46F" w14:textId="0C82BEA6" w:rsidR="00E20C80" w:rsidRDefault="00E50E33" w:rsidP="00E20C80">
      <w:pPr>
        <w:pStyle w:val="5"/>
      </w:pPr>
      <w:r w:rsidRPr="00860AEC">
        <w:t>Пьезометрический график от котельной №1 до потребителя ул. Северная, ГСК «Стена</w:t>
      </w:r>
    </w:p>
    <w:p w14:paraId="7B0B40CE" w14:textId="083D1383" w:rsidR="00E20C80" w:rsidRDefault="00E20C80" w:rsidP="00E20C80"/>
    <w:p w14:paraId="2A22438F" w14:textId="3D2A84E3" w:rsidR="00E20C80" w:rsidRDefault="00ED34AA" w:rsidP="00F27C9B">
      <w:pPr>
        <w:ind w:firstLine="0"/>
        <w:jc w:val="center"/>
      </w:pPr>
      <w:r w:rsidRPr="00ED34AA">
        <w:rPr>
          <w:noProof/>
          <w:lang w:eastAsia="ru-RU"/>
        </w:rPr>
        <w:lastRenderedPageBreak/>
        <w:drawing>
          <wp:inline distT="0" distB="0" distL="0" distR="0" wp14:anchorId="5CF84E9B" wp14:editId="6836BEBE">
            <wp:extent cx="8626627" cy="5358025"/>
            <wp:effectExtent l="0" t="0" r="3175" b="0"/>
            <wp:docPr id="15" name="Рисунок 15" descr="X:\3. Инженер расчетчик\shara\Объекты\Жатай ТС\2. Рабочая\Женя\Выгрузки\После замечаний\ПГ\Сущ\Путь ПГ Кот 1 Комсомольская 57 1 ДЮС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 Инженер расчетчик\shara\Объекты\Жатай ТС\2. Рабочая\Женя\Выгрузки\После замечаний\ПГ\Сущ\Путь ПГ Кот 1 Комсомольская 57 1 ДЮСШ.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638473" cy="5365383"/>
                    </a:xfrm>
                    <a:prstGeom prst="rect">
                      <a:avLst/>
                    </a:prstGeom>
                    <a:noFill/>
                    <a:ln>
                      <a:noFill/>
                    </a:ln>
                  </pic:spPr>
                </pic:pic>
              </a:graphicData>
            </a:graphic>
          </wp:inline>
        </w:drawing>
      </w:r>
    </w:p>
    <w:p w14:paraId="0DD9E9E2" w14:textId="64BE1928" w:rsidR="00E20C80" w:rsidRDefault="00E50E33" w:rsidP="00E20C80">
      <w:pPr>
        <w:pStyle w:val="5"/>
      </w:pPr>
      <w:r w:rsidRPr="00860AEC">
        <w:t>Путь построения пьезометрического графика от котельной №1 до потребителя ул. Комсомольская, 57/1</w:t>
      </w:r>
    </w:p>
    <w:p w14:paraId="779E89F4" w14:textId="320169BC" w:rsidR="00E20C80" w:rsidRDefault="00E20C80" w:rsidP="00E20C80"/>
    <w:p w14:paraId="7B422942" w14:textId="4C74E609" w:rsidR="00E20C80" w:rsidRDefault="00880B03" w:rsidP="00880B03">
      <w:pPr>
        <w:ind w:firstLine="0"/>
        <w:jc w:val="center"/>
      </w:pPr>
      <w:r w:rsidRPr="00BD674D">
        <w:rPr>
          <w:noProof/>
          <w:lang w:eastAsia="ru-RU"/>
        </w:rPr>
        <w:lastRenderedPageBreak/>
        <w:drawing>
          <wp:inline distT="0" distB="0" distL="0" distR="0" wp14:anchorId="3BA9B353" wp14:editId="05229F09">
            <wp:extent cx="9251950" cy="3894845"/>
            <wp:effectExtent l="0" t="0" r="6350" b="0"/>
            <wp:docPr id="12" name="Рисунок 12" descr="X:\3. Инженер расчетчик\shara\Объекты\Жатай\2. Рабочая\Женя\Выгрузки\ТС\Сущ\29.08\ПГ Комс 57.1 ДЮСШ.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3. Инженер расчетчик\shara\Объекты\Жатай\2. Рабочая\Женя\Выгрузки\ТС\Сущ\29.08\ПГ Комс 57.1 ДЮСШ.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251950" cy="3894845"/>
                    </a:xfrm>
                    <a:prstGeom prst="rect">
                      <a:avLst/>
                    </a:prstGeom>
                    <a:noFill/>
                    <a:ln>
                      <a:noFill/>
                    </a:ln>
                  </pic:spPr>
                </pic:pic>
              </a:graphicData>
            </a:graphic>
          </wp:inline>
        </w:drawing>
      </w:r>
    </w:p>
    <w:p w14:paraId="7D4A4C69" w14:textId="205BA5EF" w:rsidR="00E20C80" w:rsidRDefault="00E50E33" w:rsidP="00E20C80">
      <w:pPr>
        <w:pStyle w:val="5"/>
      </w:pPr>
      <w:r w:rsidRPr="00860AEC">
        <w:t>Пьезометрический график от котельной №1 до потребителя ул. Комсомольская, 57/1</w:t>
      </w:r>
    </w:p>
    <w:sectPr w:rsidR="00E20C80" w:rsidSect="00F27C9B">
      <w:pgSz w:w="16838" w:h="11906" w:orient="landscape"/>
      <w:pgMar w:top="1701" w:right="1134" w:bottom="850" w:left="1134" w:header="284"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F5914D" w14:textId="77777777" w:rsidR="00081626" w:rsidRDefault="00081626" w:rsidP="006F7CE0">
      <w:pPr>
        <w:spacing w:line="240" w:lineRule="auto"/>
      </w:pPr>
      <w:r>
        <w:separator/>
      </w:r>
    </w:p>
  </w:endnote>
  <w:endnote w:type="continuationSeparator" w:id="0">
    <w:p w14:paraId="345C2450" w14:textId="77777777" w:rsidR="00081626" w:rsidRDefault="00081626"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31698391"/>
      <w:docPartObj>
        <w:docPartGallery w:val="Page Numbers (Bottom of Page)"/>
        <w:docPartUnique/>
      </w:docPartObj>
    </w:sdtPr>
    <w:sdtEndPr/>
    <w:sdtContent>
      <w:p w14:paraId="620075E2" w14:textId="70968215" w:rsidR="003214DA" w:rsidRDefault="003214DA" w:rsidP="0082467A">
        <w:pPr>
          <w:pStyle w:val="a7"/>
          <w:ind w:firstLine="0"/>
          <w:jc w:val="center"/>
        </w:pPr>
        <w:r>
          <w:fldChar w:fldCharType="begin"/>
        </w:r>
        <w:r>
          <w:instrText>PAGE   \* MERGEFORMAT</w:instrText>
        </w:r>
        <w:r>
          <w:fldChar w:fldCharType="separate"/>
        </w:r>
        <w:r w:rsidR="00810109">
          <w:rPr>
            <w:noProof/>
          </w:rPr>
          <w:t>4</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6065767"/>
      <w:docPartObj>
        <w:docPartGallery w:val="Page Numbers (Bottom of Page)"/>
        <w:docPartUnique/>
      </w:docPartObj>
    </w:sdtPr>
    <w:sdtEndPr/>
    <w:sdtContent>
      <w:p w14:paraId="5D84E513" w14:textId="4606D15F" w:rsidR="003214DA" w:rsidRDefault="003214DA" w:rsidP="000E70ED">
        <w:pPr>
          <w:spacing w:line="240" w:lineRule="auto"/>
          <w:ind w:firstLine="0"/>
          <w:jc w:val="center"/>
          <w:rPr>
            <w:szCs w:val="24"/>
          </w:rPr>
        </w:pPr>
        <w:r w:rsidRPr="00D907F8">
          <w:rPr>
            <w:szCs w:val="24"/>
          </w:rPr>
          <w:t xml:space="preserve">г. </w:t>
        </w:r>
        <w:r w:rsidR="00E14583">
          <w:rPr>
            <w:szCs w:val="24"/>
          </w:rPr>
          <w:t>Якутск</w:t>
        </w:r>
      </w:p>
      <w:p w14:paraId="4E54EE02" w14:textId="0ECB53F7" w:rsidR="003214DA" w:rsidRPr="000E70ED" w:rsidRDefault="003214DA" w:rsidP="000E70ED">
        <w:pPr>
          <w:spacing w:line="240" w:lineRule="auto"/>
          <w:ind w:firstLine="0"/>
          <w:jc w:val="center"/>
          <w:rPr>
            <w:szCs w:val="24"/>
          </w:rPr>
        </w:pPr>
        <w:r>
          <w:rPr>
            <w:szCs w:val="24"/>
          </w:rPr>
          <w:t>202</w:t>
        </w:r>
        <w:r w:rsidR="00E14583">
          <w:rPr>
            <w:szCs w:val="24"/>
          </w:rPr>
          <w:t>6</w:t>
        </w:r>
        <w:r w:rsidRPr="00D907F8">
          <w:rPr>
            <w:szCs w:val="24"/>
          </w:rPr>
          <w:t xml:space="preserve"> год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0013076"/>
      <w:docPartObj>
        <w:docPartGallery w:val="Page Numbers (Bottom of Page)"/>
        <w:docPartUnique/>
      </w:docPartObj>
    </w:sdtPr>
    <w:sdtEndPr/>
    <w:sdtContent>
      <w:p w14:paraId="2E3741B6" w14:textId="503CA57E" w:rsidR="003214DA" w:rsidRDefault="003214DA" w:rsidP="000E70ED">
        <w:pPr>
          <w:spacing w:line="240" w:lineRule="auto"/>
          <w:ind w:firstLine="0"/>
          <w:jc w:val="center"/>
          <w:rPr>
            <w:szCs w:val="24"/>
          </w:rPr>
        </w:pPr>
        <w:r w:rsidRPr="00D907F8">
          <w:rPr>
            <w:szCs w:val="24"/>
          </w:rPr>
          <w:t xml:space="preserve">г. </w:t>
        </w:r>
        <w:r w:rsidR="00E14583">
          <w:rPr>
            <w:szCs w:val="24"/>
          </w:rPr>
          <w:t>Якутск</w:t>
        </w:r>
      </w:p>
      <w:p w14:paraId="01506E16" w14:textId="04C65729" w:rsidR="003214DA" w:rsidRPr="00877308" w:rsidRDefault="003214DA" w:rsidP="00877308">
        <w:pPr>
          <w:spacing w:line="240" w:lineRule="auto"/>
          <w:ind w:firstLine="0"/>
          <w:jc w:val="center"/>
          <w:rPr>
            <w:szCs w:val="24"/>
          </w:rPr>
        </w:pPr>
        <w:r>
          <w:rPr>
            <w:szCs w:val="24"/>
          </w:rPr>
          <w:t>202</w:t>
        </w:r>
        <w:r w:rsidR="00E14583">
          <w:rPr>
            <w:szCs w:val="24"/>
          </w:rPr>
          <w:t>6</w:t>
        </w:r>
        <w:r w:rsidRPr="00D907F8">
          <w:rPr>
            <w:szCs w:val="24"/>
          </w:rPr>
          <w:t xml:space="preserve"> год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91881782"/>
      <w:docPartObj>
        <w:docPartGallery w:val="Page Numbers (Bottom of Page)"/>
        <w:docPartUnique/>
      </w:docPartObj>
    </w:sdtPr>
    <w:sdtEndPr/>
    <w:sdtContent>
      <w:sdt>
        <w:sdtPr>
          <w:id w:val="753778324"/>
          <w:docPartObj>
            <w:docPartGallery w:val="Page Numbers (Bottom of Page)"/>
            <w:docPartUnique/>
          </w:docPartObj>
        </w:sdtPr>
        <w:sdtEndPr/>
        <w:sdtContent>
          <w:p w14:paraId="32A277D3" w14:textId="7A62607A" w:rsidR="003214DA" w:rsidRDefault="003214DA" w:rsidP="000E70ED">
            <w:pPr>
              <w:pStyle w:val="a7"/>
              <w:ind w:firstLine="0"/>
              <w:jc w:val="center"/>
            </w:pPr>
            <w:r>
              <w:fldChar w:fldCharType="begin"/>
            </w:r>
            <w:r>
              <w:instrText>PAGE   \* MERGEFORMAT</w:instrText>
            </w:r>
            <w:r>
              <w:fldChar w:fldCharType="separate"/>
            </w:r>
            <w:r w:rsidR="00810109">
              <w:rPr>
                <w:noProof/>
              </w:rPr>
              <w:t>3</w:t>
            </w:r>
            <w:r>
              <w:fldChar w:fldCharType="end"/>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981215"/>
      <w:docPartObj>
        <w:docPartGallery w:val="Page Numbers (Bottom of Page)"/>
        <w:docPartUnique/>
      </w:docPartObj>
    </w:sdtPr>
    <w:sdtEndPr/>
    <w:sdtContent>
      <w:p w14:paraId="2CA53C3B" w14:textId="77777777" w:rsidR="003214DA" w:rsidRDefault="003214DA" w:rsidP="00C348C4">
        <w:pPr>
          <w:spacing w:line="240" w:lineRule="auto"/>
          <w:ind w:left="-1247"/>
          <w:jc w:val="center"/>
          <w:rPr>
            <w:szCs w:val="24"/>
          </w:rPr>
        </w:pPr>
        <w:r w:rsidRPr="00D907F8">
          <w:rPr>
            <w:szCs w:val="24"/>
          </w:rPr>
          <w:t>г. Санкт-Петербург</w:t>
        </w:r>
      </w:p>
      <w:p w14:paraId="5A0460E0" w14:textId="77777777" w:rsidR="003214DA" w:rsidRDefault="003214DA" w:rsidP="00C348C4">
        <w:pPr>
          <w:spacing w:line="240" w:lineRule="auto"/>
          <w:ind w:left="-1247"/>
          <w:jc w:val="center"/>
        </w:pPr>
        <w:r>
          <w:rPr>
            <w:szCs w:val="24"/>
          </w:rPr>
          <w:t>2023</w:t>
        </w:r>
        <w:r w:rsidRPr="00D907F8">
          <w:rPr>
            <w:szCs w:val="24"/>
          </w:rPr>
          <w:t xml:space="preserve"> год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3F1EC1" w14:textId="77777777" w:rsidR="00081626" w:rsidRDefault="00081626" w:rsidP="006F7CE0">
      <w:pPr>
        <w:spacing w:line="240" w:lineRule="auto"/>
      </w:pPr>
      <w:r>
        <w:separator/>
      </w:r>
    </w:p>
  </w:footnote>
  <w:footnote w:type="continuationSeparator" w:id="0">
    <w:p w14:paraId="5DDD5AF9" w14:textId="77777777" w:rsidR="00081626" w:rsidRDefault="00081626" w:rsidP="006F7CE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E77F47" w14:textId="77777777" w:rsidR="003214DA" w:rsidRDefault="003214DA" w:rsidP="000E70ED">
    <w:pPr>
      <w:pStyle w:val="a5"/>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15:restartNumberingAfterBreak="0">
    <w:nsid w:val="08CE7456"/>
    <w:multiLevelType w:val="hybridMultilevel"/>
    <w:tmpl w:val="32BEFE04"/>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DDD7E00"/>
    <w:multiLevelType w:val="hybridMultilevel"/>
    <w:tmpl w:val="4E06C064"/>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7793E6A"/>
    <w:multiLevelType w:val="hybridMultilevel"/>
    <w:tmpl w:val="6A8C1D9A"/>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3514702E"/>
    <w:multiLevelType w:val="hybridMultilevel"/>
    <w:tmpl w:val="E97850F4"/>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36A216B3"/>
    <w:multiLevelType w:val="multilevel"/>
    <w:tmpl w:val="9C7CED1A"/>
    <w:lvl w:ilvl="0">
      <w:start w:val="3"/>
      <w:numFmt w:val="decimal"/>
      <w:pStyle w:val="1"/>
      <w:suff w:val="space"/>
      <w:lvlText w:val="ГЛАВА %1."/>
      <w:lvlJc w:val="left"/>
      <w:pPr>
        <w:ind w:left="0" w:firstLine="0"/>
      </w:pPr>
      <w:rPr>
        <w:rFonts w:hint="default"/>
      </w:rPr>
    </w:lvl>
    <w:lvl w:ilvl="1">
      <w:start w:val="1"/>
      <w:numFmt w:val="decimal"/>
      <w:pStyle w:val="20"/>
      <w:suff w:val="space"/>
      <w:lvlText w:val="%1.%2."/>
      <w:lvlJc w:val="left"/>
      <w:pPr>
        <w:ind w:left="709" w:hanging="709"/>
      </w:pPr>
      <w:rPr>
        <w:rFonts w:hint="default"/>
      </w:rPr>
    </w:lvl>
    <w:lvl w:ilvl="2">
      <w:start w:val="1"/>
      <w:numFmt w:val="decimal"/>
      <w:pStyle w:val="3"/>
      <w:suff w:val="space"/>
      <w:lvlText w:val="%1.%2.%3."/>
      <w:lvlJc w:val="left"/>
      <w:pPr>
        <w:ind w:left="709" w:hanging="709"/>
      </w:pPr>
      <w:rPr>
        <w:rFonts w:hint="default"/>
      </w:rPr>
    </w:lvl>
    <w:lvl w:ilvl="3">
      <w:start w:val="1"/>
      <w:numFmt w:val="decimal"/>
      <w:lvlRestart w:val="2"/>
      <w:pStyle w:val="4"/>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0" w:firstLine="0"/>
      </w:pPr>
      <w:rPr>
        <w:rFonts w:hint="default"/>
      </w:rPr>
    </w:lvl>
    <w:lvl w:ilvl="5">
      <w:start w:val="1"/>
      <w:numFmt w:val="decimal"/>
      <w:lvlRestart w:val="2"/>
      <w:pStyle w:val="6"/>
      <w:suff w:val="space"/>
      <w:lvlText w:val="Таблица %1.%2.%6."/>
      <w:lvlJc w:val="left"/>
      <w:pPr>
        <w:ind w:left="326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39D6024D"/>
    <w:multiLevelType w:val="hybridMultilevel"/>
    <w:tmpl w:val="07E8A4E4"/>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9E54F36"/>
    <w:multiLevelType w:val="hybridMultilevel"/>
    <w:tmpl w:val="D182F63C"/>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4BDC7511"/>
    <w:multiLevelType w:val="hybridMultilevel"/>
    <w:tmpl w:val="5E16081E"/>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53634BDE"/>
    <w:multiLevelType w:val="hybridMultilevel"/>
    <w:tmpl w:val="5D1E9EBA"/>
    <w:lvl w:ilvl="0" w:tplc="AAB2FD7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73C80D5D"/>
    <w:multiLevelType w:val="hybridMultilevel"/>
    <w:tmpl w:val="AB0A3D16"/>
    <w:lvl w:ilvl="0" w:tplc="AAB2FD7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0"/>
  </w:num>
  <w:num w:numId="3">
    <w:abstractNumId w:val="9"/>
  </w:num>
  <w:num w:numId="4">
    <w:abstractNumId w:val="10"/>
  </w:num>
  <w:num w:numId="5">
    <w:abstractNumId w:val="7"/>
  </w:num>
  <w:num w:numId="6">
    <w:abstractNumId w:val="1"/>
  </w:num>
  <w:num w:numId="7">
    <w:abstractNumId w:val="2"/>
  </w:num>
  <w:num w:numId="8">
    <w:abstractNumId w:val="6"/>
  </w:num>
  <w:num w:numId="9">
    <w:abstractNumId w:val="4"/>
  </w:num>
  <w:num w:numId="10">
    <w:abstractNumId w:val="8"/>
  </w:num>
  <w:num w:numId="11">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6754"/>
    <w:rsid w:val="000029A1"/>
    <w:rsid w:val="000058D0"/>
    <w:rsid w:val="00013428"/>
    <w:rsid w:val="00023DE1"/>
    <w:rsid w:val="00024C21"/>
    <w:rsid w:val="00031411"/>
    <w:rsid w:val="00031EB9"/>
    <w:rsid w:val="00032E4D"/>
    <w:rsid w:val="00037018"/>
    <w:rsid w:val="000423AA"/>
    <w:rsid w:val="00042B7C"/>
    <w:rsid w:val="00043351"/>
    <w:rsid w:val="00053BF7"/>
    <w:rsid w:val="00071204"/>
    <w:rsid w:val="0007251D"/>
    <w:rsid w:val="0007512B"/>
    <w:rsid w:val="00081626"/>
    <w:rsid w:val="00093222"/>
    <w:rsid w:val="000951DC"/>
    <w:rsid w:val="0009665A"/>
    <w:rsid w:val="00096FD3"/>
    <w:rsid w:val="000A4585"/>
    <w:rsid w:val="000A7D03"/>
    <w:rsid w:val="000B2D1C"/>
    <w:rsid w:val="000C0DE2"/>
    <w:rsid w:val="000C134D"/>
    <w:rsid w:val="000C6DA7"/>
    <w:rsid w:val="000D38B9"/>
    <w:rsid w:val="000E301F"/>
    <w:rsid w:val="000E6676"/>
    <w:rsid w:val="000E7091"/>
    <w:rsid w:val="000E70ED"/>
    <w:rsid w:val="000F30EC"/>
    <w:rsid w:val="000F4208"/>
    <w:rsid w:val="000F47AC"/>
    <w:rsid w:val="000F6FAC"/>
    <w:rsid w:val="00100BD4"/>
    <w:rsid w:val="001026F6"/>
    <w:rsid w:val="001028C5"/>
    <w:rsid w:val="00103F12"/>
    <w:rsid w:val="001113B4"/>
    <w:rsid w:val="00114C6A"/>
    <w:rsid w:val="00123E8F"/>
    <w:rsid w:val="00125A0A"/>
    <w:rsid w:val="0013470E"/>
    <w:rsid w:val="0013480B"/>
    <w:rsid w:val="00135BC4"/>
    <w:rsid w:val="001364E3"/>
    <w:rsid w:val="00146BEB"/>
    <w:rsid w:val="00155485"/>
    <w:rsid w:val="00177336"/>
    <w:rsid w:val="001807F1"/>
    <w:rsid w:val="00181359"/>
    <w:rsid w:val="0018279E"/>
    <w:rsid w:val="0018680D"/>
    <w:rsid w:val="00193B24"/>
    <w:rsid w:val="00194CBF"/>
    <w:rsid w:val="001A116A"/>
    <w:rsid w:val="001A2CFF"/>
    <w:rsid w:val="001A65EF"/>
    <w:rsid w:val="001B70E0"/>
    <w:rsid w:val="001B754E"/>
    <w:rsid w:val="001C49EB"/>
    <w:rsid w:val="001C65B3"/>
    <w:rsid w:val="001D0F5D"/>
    <w:rsid w:val="001D4172"/>
    <w:rsid w:val="001D4F76"/>
    <w:rsid w:val="002005FA"/>
    <w:rsid w:val="00202300"/>
    <w:rsid w:val="0020554C"/>
    <w:rsid w:val="00205F7F"/>
    <w:rsid w:val="00206701"/>
    <w:rsid w:val="00215D5C"/>
    <w:rsid w:val="00216B5C"/>
    <w:rsid w:val="00231948"/>
    <w:rsid w:val="002325D6"/>
    <w:rsid w:val="002366CC"/>
    <w:rsid w:val="00236CC4"/>
    <w:rsid w:val="00242C1B"/>
    <w:rsid w:val="00242DC8"/>
    <w:rsid w:val="00246AA4"/>
    <w:rsid w:val="00253E2C"/>
    <w:rsid w:val="00265E99"/>
    <w:rsid w:val="002700F0"/>
    <w:rsid w:val="002761F5"/>
    <w:rsid w:val="002827B7"/>
    <w:rsid w:val="00283BE7"/>
    <w:rsid w:val="00283DB0"/>
    <w:rsid w:val="002861A2"/>
    <w:rsid w:val="0029092C"/>
    <w:rsid w:val="00290A89"/>
    <w:rsid w:val="00290D71"/>
    <w:rsid w:val="002910AE"/>
    <w:rsid w:val="00293EDC"/>
    <w:rsid w:val="00294294"/>
    <w:rsid w:val="00295952"/>
    <w:rsid w:val="00295EE7"/>
    <w:rsid w:val="00296754"/>
    <w:rsid w:val="002A1AF7"/>
    <w:rsid w:val="002A3A9B"/>
    <w:rsid w:val="002A3BAD"/>
    <w:rsid w:val="002A5645"/>
    <w:rsid w:val="002A5F63"/>
    <w:rsid w:val="002B1E51"/>
    <w:rsid w:val="002B22BA"/>
    <w:rsid w:val="002B31E9"/>
    <w:rsid w:val="002C07BF"/>
    <w:rsid w:val="002C13E9"/>
    <w:rsid w:val="002C1A13"/>
    <w:rsid w:val="002C2F1B"/>
    <w:rsid w:val="002C395C"/>
    <w:rsid w:val="002D1573"/>
    <w:rsid w:val="002D2C74"/>
    <w:rsid w:val="002D4D27"/>
    <w:rsid w:val="002D5061"/>
    <w:rsid w:val="002D64E7"/>
    <w:rsid w:val="002E0820"/>
    <w:rsid w:val="002E581C"/>
    <w:rsid w:val="002E6608"/>
    <w:rsid w:val="002F0FAF"/>
    <w:rsid w:val="002F5CA7"/>
    <w:rsid w:val="00300A39"/>
    <w:rsid w:val="003123E6"/>
    <w:rsid w:val="00315CA8"/>
    <w:rsid w:val="003214DA"/>
    <w:rsid w:val="0032324D"/>
    <w:rsid w:val="00331162"/>
    <w:rsid w:val="00342E4E"/>
    <w:rsid w:val="00347812"/>
    <w:rsid w:val="00353AAA"/>
    <w:rsid w:val="00361D31"/>
    <w:rsid w:val="003633B5"/>
    <w:rsid w:val="00364B54"/>
    <w:rsid w:val="003843D1"/>
    <w:rsid w:val="00387A1F"/>
    <w:rsid w:val="003954BB"/>
    <w:rsid w:val="00395CDF"/>
    <w:rsid w:val="003A0459"/>
    <w:rsid w:val="003A05B5"/>
    <w:rsid w:val="003A1B14"/>
    <w:rsid w:val="003A4190"/>
    <w:rsid w:val="003A50AC"/>
    <w:rsid w:val="003B0EA1"/>
    <w:rsid w:val="003B654E"/>
    <w:rsid w:val="003C3A7F"/>
    <w:rsid w:val="003E0D94"/>
    <w:rsid w:val="003E0E94"/>
    <w:rsid w:val="003E19B0"/>
    <w:rsid w:val="003E19C8"/>
    <w:rsid w:val="003F26D5"/>
    <w:rsid w:val="003F59F6"/>
    <w:rsid w:val="003F7DC6"/>
    <w:rsid w:val="004013C2"/>
    <w:rsid w:val="004126A0"/>
    <w:rsid w:val="00414403"/>
    <w:rsid w:val="0042040A"/>
    <w:rsid w:val="004220A7"/>
    <w:rsid w:val="004257E1"/>
    <w:rsid w:val="00434DF2"/>
    <w:rsid w:val="0043566B"/>
    <w:rsid w:val="004455EA"/>
    <w:rsid w:val="00445BDF"/>
    <w:rsid w:val="004502A7"/>
    <w:rsid w:val="0045343C"/>
    <w:rsid w:val="0046024A"/>
    <w:rsid w:val="0046311C"/>
    <w:rsid w:val="00464279"/>
    <w:rsid w:val="00464CBA"/>
    <w:rsid w:val="0046505A"/>
    <w:rsid w:val="004662ED"/>
    <w:rsid w:val="00467462"/>
    <w:rsid w:val="00467734"/>
    <w:rsid w:val="00473B1F"/>
    <w:rsid w:val="004766B7"/>
    <w:rsid w:val="004767DD"/>
    <w:rsid w:val="00477900"/>
    <w:rsid w:val="004856DE"/>
    <w:rsid w:val="004860D7"/>
    <w:rsid w:val="004A24F5"/>
    <w:rsid w:val="004A6A18"/>
    <w:rsid w:val="004B388A"/>
    <w:rsid w:val="004B530B"/>
    <w:rsid w:val="004C504A"/>
    <w:rsid w:val="004C6763"/>
    <w:rsid w:val="004C6EE9"/>
    <w:rsid w:val="004C7074"/>
    <w:rsid w:val="004D2D79"/>
    <w:rsid w:val="004D411A"/>
    <w:rsid w:val="004D7305"/>
    <w:rsid w:val="004E3E08"/>
    <w:rsid w:val="004E48CF"/>
    <w:rsid w:val="004E6563"/>
    <w:rsid w:val="004F0E7F"/>
    <w:rsid w:val="004F15D5"/>
    <w:rsid w:val="005010E4"/>
    <w:rsid w:val="00506381"/>
    <w:rsid w:val="00511546"/>
    <w:rsid w:val="00514E63"/>
    <w:rsid w:val="00516595"/>
    <w:rsid w:val="00517066"/>
    <w:rsid w:val="005170D5"/>
    <w:rsid w:val="005174D2"/>
    <w:rsid w:val="00517879"/>
    <w:rsid w:val="00521CE4"/>
    <w:rsid w:val="00533EB1"/>
    <w:rsid w:val="005374F1"/>
    <w:rsid w:val="00540922"/>
    <w:rsid w:val="00547B14"/>
    <w:rsid w:val="00550B4B"/>
    <w:rsid w:val="00551BF5"/>
    <w:rsid w:val="005530E1"/>
    <w:rsid w:val="005579FB"/>
    <w:rsid w:val="005604C9"/>
    <w:rsid w:val="005615F7"/>
    <w:rsid w:val="0056725D"/>
    <w:rsid w:val="00573F98"/>
    <w:rsid w:val="005759C2"/>
    <w:rsid w:val="0058332F"/>
    <w:rsid w:val="005858D1"/>
    <w:rsid w:val="00586C92"/>
    <w:rsid w:val="00593BEF"/>
    <w:rsid w:val="00595D3A"/>
    <w:rsid w:val="005A002C"/>
    <w:rsid w:val="005A010C"/>
    <w:rsid w:val="005A0B69"/>
    <w:rsid w:val="005A0CDE"/>
    <w:rsid w:val="005B0269"/>
    <w:rsid w:val="005B3865"/>
    <w:rsid w:val="005B7D38"/>
    <w:rsid w:val="005C4E71"/>
    <w:rsid w:val="005D0858"/>
    <w:rsid w:val="005D20F7"/>
    <w:rsid w:val="005E3A9A"/>
    <w:rsid w:val="005E7AE8"/>
    <w:rsid w:val="005F4EFA"/>
    <w:rsid w:val="005F629A"/>
    <w:rsid w:val="005F6798"/>
    <w:rsid w:val="005F7A8F"/>
    <w:rsid w:val="0061018D"/>
    <w:rsid w:val="0062031A"/>
    <w:rsid w:val="0062210D"/>
    <w:rsid w:val="00623C2B"/>
    <w:rsid w:val="00624CFA"/>
    <w:rsid w:val="0062534C"/>
    <w:rsid w:val="0063022C"/>
    <w:rsid w:val="00636A0A"/>
    <w:rsid w:val="00647CDC"/>
    <w:rsid w:val="00650771"/>
    <w:rsid w:val="00650778"/>
    <w:rsid w:val="0066142C"/>
    <w:rsid w:val="00662D94"/>
    <w:rsid w:val="006638DE"/>
    <w:rsid w:val="00677FAE"/>
    <w:rsid w:val="00693339"/>
    <w:rsid w:val="006A4AAE"/>
    <w:rsid w:val="006C1B0E"/>
    <w:rsid w:val="006C1C95"/>
    <w:rsid w:val="006C2D9A"/>
    <w:rsid w:val="006C479F"/>
    <w:rsid w:val="006C4960"/>
    <w:rsid w:val="006D51D1"/>
    <w:rsid w:val="006D6C5A"/>
    <w:rsid w:val="006D6E39"/>
    <w:rsid w:val="006F2537"/>
    <w:rsid w:val="006F7430"/>
    <w:rsid w:val="006F7CE0"/>
    <w:rsid w:val="00705BCD"/>
    <w:rsid w:val="00714044"/>
    <w:rsid w:val="007150AB"/>
    <w:rsid w:val="00715FDD"/>
    <w:rsid w:val="0071722F"/>
    <w:rsid w:val="00720AC8"/>
    <w:rsid w:val="00721745"/>
    <w:rsid w:val="00721F25"/>
    <w:rsid w:val="00723186"/>
    <w:rsid w:val="00733798"/>
    <w:rsid w:val="007444F7"/>
    <w:rsid w:val="007533B9"/>
    <w:rsid w:val="00755860"/>
    <w:rsid w:val="00757898"/>
    <w:rsid w:val="00765644"/>
    <w:rsid w:val="0076740F"/>
    <w:rsid w:val="007746D9"/>
    <w:rsid w:val="0078020A"/>
    <w:rsid w:val="007812C8"/>
    <w:rsid w:val="00781FD6"/>
    <w:rsid w:val="007868C5"/>
    <w:rsid w:val="0079038D"/>
    <w:rsid w:val="00791B7F"/>
    <w:rsid w:val="00795568"/>
    <w:rsid w:val="0079754A"/>
    <w:rsid w:val="0079763F"/>
    <w:rsid w:val="007A039B"/>
    <w:rsid w:val="007A0988"/>
    <w:rsid w:val="007A3587"/>
    <w:rsid w:val="007B4357"/>
    <w:rsid w:val="007C2AA8"/>
    <w:rsid w:val="007D7ED9"/>
    <w:rsid w:val="007E17DC"/>
    <w:rsid w:val="007E37D5"/>
    <w:rsid w:val="007E6F8D"/>
    <w:rsid w:val="007F4324"/>
    <w:rsid w:val="00803551"/>
    <w:rsid w:val="00810109"/>
    <w:rsid w:val="008206EF"/>
    <w:rsid w:val="0082467A"/>
    <w:rsid w:val="00830602"/>
    <w:rsid w:val="00831171"/>
    <w:rsid w:val="008365CA"/>
    <w:rsid w:val="00841AA8"/>
    <w:rsid w:val="00841B2B"/>
    <w:rsid w:val="0084405D"/>
    <w:rsid w:val="008503BE"/>
    <w:rsid w:val="00852F96"/>
    <w:rsid w:val="00877308"/>
    <w:rsid w:val="00880B03"/>
    <w:rsid w:val="0088497A"/>
    <w:rsid w:val="008932D2"/>
    <w:rsid w:val="008948F7"/>
    <w:rsid w:val="008A079F"/>
    <w:rsid w:val="008A0925"/>
    <w:rsid w:val="008A24C0"/>
    <w:rsid w:val="008A6AF8"/>
    <w:rsid w:val="008B6791"/>
    <w:rsid w:val="008B7E2D"/>
    <w:rsid w:val="008C6BDB"/>
    <w:rsid w:val="008D086C"/>
    <w:rsid w:val="008D145D"/>
    <w:rsid w:val="008E246B"/>
    <w:rsid w:val="008E38E1"/>
    <w:rsid w:val="008E3D6D"/>
    <w:rsid w:val="008E523A"/>
    <w:rsid w:val="008F01C8"/>
    <w:rsid w:val="008F28E7"/>
    <w:rsid w:val="008F43B6"/>
    <w:rsid w:val="0090096E"/>
    <w:rsid w:val="0090723F"/>
    <w:rsid w:val="0091387C"/>
    <w:rsid w:val="00914B0A"/>
    <w:rsid w:val="00917E27"/>
    <w:rsid w:val="0092152B"/>
    <w:rsid w:val="009248A1"/>
    <w:rsid w:val="00927679"/>
    <w:rsid w:val="00927C98"/>
    <w:rsid w:val="00932772"/>
    <w:rsid w:val="009368A2"/>
    <w:rsid w:val="0093775B"/>
    <w:rsid w:val="00943B8A"/>
    <w:rsid w:val="0094659C"/>
    <w:rsid w:val="00953AEF"/>
    <w:rsid w:val="00954339"/>
    <w:rsid w:val="00956460"/>
    <w:rsid w:val="00963498"/>
    <w:rsid w:val="009656A3"/>
    <w:rsid w:val="0096603C"/>
    <w:rsid w:val="0097195C"/>
    <w:rsid w:val="00991419"/>
    <w:rsid w:val="00994057"/>
    <w:rsid w:val="009A10E8"/>
    <w:rsid w:val="009A3697"/>
    <w:rsid w:val="009A396E"/>
    <w:rsid w:val="009A663C"/>
    <w:rsid w:val="009B6EBC"/>
    <w:rsid w:val="009C061D"/>
    <w:rsid w:val="009D0F4A"/>
    <w:rsid w:val="009E6869"/>
    <w:rsid w:val="009E6BB4"/>
    <w:rsid w:val="009F134B"/>
    <w:rsid w:val="009F5212"/>
    <w:rsid w:val="00A0346E"/>
    <w:rsid w:val="00A039E5"/>
    <w:rsid w:val="00A14215"/>
    <w:rsid w:val="00A1629A"/>
    <w:rsid w:val="00A17A72"/>
    <w:rsid w:val="00A265FE"/>
    <w:rsid w:val="00A3021D"/>
    <w:rsid w:val="00A35CB8"/>
    <w:rsid w:val="00A365D2"/>
    <w:rsid w:val="00A40A9E"/>
    <w:rsid w:val="00A4452E"/>
    <w:rsid w:val="00A45305"/>
    <w:rsid w:val="00A542F4"/>
    <w:rsid w:val="00A56E23"/>
    <w:rsid w:val="00A57F5F"/>
    <w:rsid w:val="00A65F44"/>
    <w:rsid w:val="00A70892"/>
    <w:rsid w:val="00A72592"/>
    <w:rsid w:val="00A821FE"/>
    <w:rsid w:val="00A87BF6"/>
    <w:rsid w:val="00A9193F"/>
    <w:rsid w:val="00A9237E"/>
    <w:rsid w:val="00AA0345"/>
    <w:rsid w:val="00AA3AAE"/>
    <w:rsid w:val="00AB23CC"/>
    <w:rsid w:val="00AB42DC"/>
    <w:rsid w:val="00AB53DE"/>
    <w:rsid w:val="00AB7551"/>
    <w:rsid w:val="00AC1DAB"/>
    <w:rsid w:val="00AD3C5A"/>
    <w:rsid w:val="00AD607D"/>
    <w:rsid w:val="00AE5BB6"/>
    <w:rsid w:val="00AF3B0D"/>
    <w:rsid w:val="00AF5D20"/>
    <w:rsid w:val="00AF79F6"/>
    <w:rsid w:val="00B00DDE"/>
    <w:rsid w:val="00B01739"/>
    <w:rsid w:val="00B059EF"/>
    <w:rsid w:val="00B060E8"/>
    <w:rsid w:val="00B12BE3"/>
    <w:rsid w:val="00B160B3"/>
    <w:rsid w:val="00B160C2"/>
    <w:rsid w:val="00B233CE"/>
    <w:rsid w:val="00B335D8"/>
    <w:rsid w:val="00B56613"/>
    <w:rsid w:val="00B653FD"/>
    <w:rsid w:val="00B67143"/>
    <w:rsid w:val="00B7292A"/>
    <w:rsid w:val="00B75B28"/>
    <w:rsid w:val="00B7601C"/>
    <w:rsid w:val="00B83752"/>
    <w:rsid w:val="00B84AF3"/>
    <w:rsid w:val="00B86C61"/>
    <w:rsid w:val="00B87EF3"/>
    <w:rsid w:val="00B901D5"/>
    <w:rsid w:val="00B910A1"/>
    <w:rsid w:val="00B910BD"/>
    <w:rsid w:val="00B95820"/>
    <w:rsid w:val="00B978B5"/>
    <w:rsid w:val="00BA1F23"/>
    <w:rsid w:val="00BA27E5"/>
    <w:rsid w:val="00BA3168"/>
    <w:rsid w:val="00BA55E6"/>
    <w:rsid w:val="00BB0D48"/>
    <w:rsid w:val="00BB2151"/>
    <w:rsid w:val="00BB7C57"/>
    <w:rsid w:val="00BC21CA"/>
    <w:rsid w:val="00BC3776"/>
    <w:rsid w:val="00BC6D30"/>
    <w:rsid w:val="00BD497F"/>
    <w:rsid w:val="00BE0992"/>
    <w:rsid w:val="00BE0E6D"/>
    <w:rsid w:val="00BE4EA9"/>
    <w:rsid w:val="00BE7F98"/>
    <w:rsid w:val="00C0563F"/>
    <w:rsid w:val="00C05A19"/>
    <w:rsid w:val="00C0647E"/>
    <w:rsid w:val="00C10822"/>
    <w:rsid w:val="00C12CC8"/>
    <w:rsid w:val="00C147C6"/>
    <w:rsid w:val="00C16D2D"/>
    <w:rsid w:val="00C173ED"/>
    <w:rsid w:val="00C26714"/>
    <w:rsid w:val="00C348C4"/>
    <w:rsid w:val="00C3502D"/>
    <w:rsid w:val="00C36228"/>
    <w:rsid w:val="00C43729"/>
    <w:rsid w:val="00C60D1A"/>
    <w:rsid w:val="00C66E72"/>
    <w:rsid w:val="00C70267"/>
    <w:rsid w:val="00C71083"/>
    <w:rsid w:val="00C71476"/>
    <w:rsid w:val="00C83F43"/>
    <w:rsid w:val="00C84B05"/>
    <w:rsid w:val="00C90BB4"/>
    <w:rsid w:val="00C940E9"/>
    <w:rsid w:val="00C97BA5"/>
    <w:rsid w:val="00CA0AF8"/>
    <w:rsid w:val="00CB00A9"/>
    <w:rsid w:val="00CB0994"/>
    <w:rsid w:val="00CB61BD"/>
    <w:rsid w:val="00CB7D52"/>
    <w:rsid w:val="00CC10C1"/>
    <w:rsid w:val="00CC1B35"/>
    <w:rsid w:val="00CD17C2"/>
    <w:rsid w:val="00CD6E27"/>
    <w:rsid w:val="00CE1B46"/>
    <w:rsid w:val="00CE3D9A"/>
    <w:rsid w:val="00CE5A05"/>
    <w:rsid w:val="00CE5E03"/>
    <w:rsid w:val="00CF05D2"/>
    <w:rsid w:val="00CF0DBD"/>
    <w:rsid w:val="00CF3DE3"/>
    <w:rsid w:val="00CF4E46"/>
    <w:rsid w:val="00CF5C10"/>
    <w:rsid w:val="00D006B2"/>
    <w:rsid w:val="00D03F73"/>
    <w:rsid w:val="00D0716D"/>
    <w:rsid w:val="00D14DA5"/>
    <w:rsid w:val="00D2235A"/>
    <w:rsid w:val="00D23B00"/>
    <w:rsid w:val="00D26B60"/>
    <w:rsid w:val="00D3086C"/>
    <w:rsid w:val="00D34208"/>
    <w:rsid w:val="00D41A8E"/>
    <w:rsid w:val="00D42116"/>
    <w:rsid w:val="00D501AA"/>
    <w:rsid w:val="00D50819"/>
    <w:rsid w:val="00D54152"/>
    <w:rsid w:val="00D548C3"/>
    <w:rsid w:val="00D7504B"/>
    <w:rsid w:val="00D75667"/>
    <w:rsid w:val="00D75ABF"/>
    <w:rsid w:val="00D761A1"/>
    <w:rsid w:val="00D83B3B"/>
    <w:rsid w:val="00D859F7"/>
    <w:rsid w:val="00D870BE"/>
    <w:rsid w:val="00D900E7"/>
    <w:rsid w:val="00D90B96"/>
    <w:rsid w:val="00D92881"/>
    <w:rsid w:val="00D96EA8"/>
    <w:rsid w:val="00DA67D1"/>
    <w:rsid w:val="00DB072A"/>
    <w:rsid w:val="00DB4948"/>
    <w:rsid w:val="00DB7C6F"/>
    <w:rsid w:val="00DC04E5"/>
    <w:rsid w:val="00DC1A52"/>
    <w:rsid w:val="00DC30ED"/>
    <w:rsid w:val="00DD2ABB"/>
    <w:rsid w:val="00DD3F63"/>
    <w:rsid w:val="00DE28B4"/>
    <w:rsid w:val="00DE2A6E"/>
    <w:rsid w:val="00DE5131"/>
    <w:rsid w:val="00DF5DB5"/>
    <w:rsid w:val="00E020DD"/>
    <w:rsid w:val="00E0523C"/>
    <w:rsid w:val="00E104A0"/>
    <w:rsid w:val="00E14583"/>
    <w:rsid w:val="00E20046"/>
    <w:rsid w:val="00E20C80"/>
    <w:rsid w:val="00E222E9"/>
    <w:rsid w:val="00E246C3"/>
    <w:rsid w:val="00E2501A"/>
    <w:rsid w:val="00E34232"/>
    <w:rsid w:val="00E34D43"/>
    <w:rsid w:val="00E370E7"/>
    <w:rsid w:val="00E47AB1"/>
    <w:rsid w:val="00E50E33"/>
    <w:rsid w:val="00E55137"/>
    <w:rsid w:val="00E554B6"/>
    <w:rsid w:val="00E56823"/>
    <w:rsid w:val="00E6780B"/>
    <w:rsid w:val="00E711FE"/>
    <w:rsid w:val="00E75BF9"/>
    <w:rsid w:val="00E77C6C"/>
    <w:rsid w:val="00E809E1"/>
    <w:rsid w:val="00E82513"/>
    <w:rsid w:val="00E829EA"/>
    <w:rsid w:val="00E843E5"/>
    <w:rsid w:val="00E85254"/>
    <w:rsid w:val="00E938C6"/>
    <w:rsid w:val="00E95BD1"/>
    <w:rsid w:val="00EA1BF2"/>
    <w:rsid w:val="00EB30F8"/>
    <w:rsid w:val="00EB5109"/>
    <w:rsid w:val="00EB70BA"/>
    <w:rsid w:val="00EC15DA"/>
    <w:rsid w:val="00EC6CED"/>
    <w:rsid w:val="00EC71CE"/>
    <w:rsid w:val="00ED1242"/>
    <w:rsid w:val="00ED134D"/>
    <w:rsid w:val="00ED34AA"/>
    <w:rsid w:val="00ED521C"/>
    <w:rsid w:val="00ED649D"/>
    <w:rsid w:val="00ED730C"/>
    <w:rsid w:val="00EE4A0A"/>
    <w:rsid w:val="00EE5BCE"/>
    <w:rsid w:val="00EE62E4"/>
    <w:rsid w:val="00EE7970"/>
    <w:rsid w:val="00EF055B"/>
    <w:rsid w:val="00EF2633"/>
    <w:rsid w:val="00EF30B6"/>
    <w:rsid w:val="00EF5165"/>
    <w:rsid w:val="00EF5B77"/>
    <w:rsid w:val="00F0475E"/>
    <w:rsid w:val="00F1217E"/>
    <w:rsid w:val="00F1266C"/>
    <w:rsid w:val="00F143A2"/>
    <w:rsid w:val="00F14A24"/>
    <w:rsid w:val="00F16E4C"/>
    <w:rsid w:val="00F22F96"/>
    <w:rsid w:val="00F244DB"/>
    <w:rsid w:val="00F25864"/>
    <w:rsid w:val="00F274FF"/>
    <w:rsid w:val="00F27C1E"/>
    <w:rsid w:val="00F27C9B"/>
    <w:rsid w:val="00F31075"/>
    <w:rsid w:val="00F31CBA"/>
    <w:rsid w:val="00F34162"/>
    <w:rsid w:val="00F507D0"/>
    <w:rsid w:val="00F510D5"/>
    <w:rsid w:val="00F519BF"/>
    <w:rsid w:val="00F53554"/>
    <w:rsid w:val="00F558B0"/>
    <w:rsid w:val="00F5780A"/>
    <w:rsid w:val="00F71A46"/>
    <w:rsid w:val="00F72423"/>
    <w:rsid w:val="00F8129A"/>
    <w:rsid w:val="00F86B33"/>
    <w:rsid w:val="00F937ED"/>
    <w:rsid w:val="00F9586D"/>
    <w:rsid w:val="00F97E22"/>
    <w:rsid w:val="00FA20CA"/>
    <w:rsid w:val="00FA4A9F"/>
    <w:rsid w:val="00FA74E4"/>
    <w:rsid w:val="00FB16A6"/>
    <w:rsid w:val="00FB24F0"/>
    <w:rsid w:val="00FB47BF"/>
    <w:rsid w:val="00FC27F8"/>
    <w:rsid w:val="00FC2B79"/>
    <w:rsid w:val="00FC45F3"/>
    <w:rsid w:val="00FC6E03"/>
    <w:rsid w:val="00FD5382"/>
    <w:rsid w:val="00FE17C2"/>
    <w:rsid w:val="00FE5242"/>
    <w:rsid w:val="00FF3858"/>
    <w:rsid w:val="00FF4A7B"/>
    <w:rsid w:val="00FF76A5"/>
    <w:rsid w:val="00FF77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D97AB7"/>
  <w15:chartTrackingRefBased/>
  <w15:docId w15:val="{9EE6148F-4753-4E6A-97F9-209CD6DEF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
    <w:next w:val="20"/>
    <w:link w:val="10"/>
    <w:uiPriority w:val="9"/>
    <w:qFormat/>
    <w:rsid w:val="00AD607D"/>
    <w:pPr>
      <w:keepNext/>
      <w:keepLines/>
      <w:numPr>
        <w:numId w:val="1"/>
      </w:numPr>
      <w:ind w:firstLine="709"/>
      <w:outlineLvl w:val="0"/>
    </w:pPr>
    <w:rPr>
      <w:rFonts w:eastAsiaTheme="majorEastAsia" w:cstheme="majorBidi"/>
      <w:b/>
      <w:szCs w:val="32"/>
    </w:rPr>
  </w:style>
  <w:style w:type="paragraph" w:styleId="20">
    <w:name w:val="heading 2"/>
    <w:basedOn w:val="1"/>
    <w:next w:val="3"/>
    <w:link w:val="21"/>
    <w:uiPriority w:val="9"/>
    <w:qFormat/>
    <w:rsid w:val="00AD607D"/>
    <w:pPr>
      <w:numPr>
        <w:ilvl w:val="1"/>
      </w:numPr>
      <w:ind w:left="0" w:firstLine="709"/>
      <w:outlineLvl w:val="1"/>
    </w:pPr>
    <w:rPr>
      <w:szCs w:val="26"/>
    </w:rPr>
  </w:style>
  <w:style w:type="paragraph" w:styleId="3">
    <w:name w:val="heading 3"/>
    <w:basedOn w:val="a"/>
    <w:next w:val="a"/>
    <w:link w:val="30"/>
    <w:uiPriority w:val="9"/>
    <w:qFormat/>
    <w:rsid w:val="00AD607D"/>
    <w:pPr>
      <w:keepNext/>
      <w:keepLines/>
      <w:numPr>
        <w:ilvl w:val="2"/>
        <w:numId w:val="1"/>
      </w:numPr>
      <w:ind w:left="0" w:firstLine="709"/>
      <w:outlineLvl w:val="2"/>
    </w:pPr>
    <w:rPr>
      <w:rFonts w:eastAsiaTheme="majorEastAsia" w:cstheme="majorBidi"/>
      <w:b/>
      <w:szCs w:val="24"/>
    </w:rPr>
  </w:style>
  <w:style w:type="paragraph" w:styleId="4">
    <w:name w:val="heading 4"/>
    <w:basedOn w:val="a"/>
    <w:next w:val="a"/>
    <w:link w:val="40"/>
    <w:uiPriority w:val="9"/>
    <w:qFormat/>
    <w:rsid w:val="00AD607D"/>
    <w:pPr>
      <w:keepNext/>
      <w:keepLines/>
      <w:numPr>
        <w:ilvl w:val="3"/>
        <w:numId w:val="1"/>
      </w:numPr>
      <w:ind w:left="0" w:firstLine="709"/>
      <w:outlineLvl w:val="3"/>
    </w:pPr>
    <w:rPr>
      <w:rFonts w:eastAsiaTheme="majorEastAsia" w:cstheme="majorBidi"/>
      <w:iCs/>
    </w:rPr>
  </w:style>
  <w:style w:type="paragraph" w:styleId="5">
    <w:name w:val="heading 5"/>
    <w:basedOn w:val="a"/>
    <w:next w:val="a"/>
    <w:link w:val="50"/>
    <w:uiPriority w:val="9"/>
    <w:qFormat/>
    <w:rsid w:val="00AD607D"/>
    <w:pPr>
      <w:keepNext/>
      <w:keepLines/>
      <w:numPr>
        <w:ilvl w:val="4"/>
        <w:numId w:val="1"/>
      </w:numPr>
      <w:spacing w:line="240" w:lineRule="auto"/>
      <w:jc w:val="center"/>
      <w:outlineLvl w:val="4"/>
    </w:pPr>
    <w:rPr>
      <w:rFonts w:eastAsiaTheme="majorEastAsia" w:cstheme="majorBidi"/>
      <w:b/>
    </w:rPr>
  </w:style>
  <w:style w:type="paragraph" w:styleId="6">
    <w:name w:val="heading 6"/>
    <w:basedOn w:val="a"/>
    <w:next w:val="a"/>
    <w:link w:val="60"/>
    <w:uiPriority w:val="9"/>
    <w:unhideWhenUsed/>
    <w:qFormat/>
    <w:rsid w:val="00AD607D"/>
    <w:pPr>
      <w:keepNext/>
      <w:keepLines/>
      <w:numPr>
        <w:ilvl w:val="5"/>
        <w:numId w:val="1"/>
      </w:numPr>
      <w:spacing w:after="80" w:line="240" w:lineRule="auto"/>
      <w:ind w:left="0"/>
      <w:outlineLvl w:val="5"/>
    </w:pPr>
    <w:rPr>
      <w:rFonts w:eastAsiaTheme="majorEastAsia" w:cstheme="majorBid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Жирный"/>
    <w:basedOn w:val="a"/>
    <w:next w:val="a"/>
    <w:qFormat/>
    <w:rsid w:val="00956460"/>
    <w:pPr>
      <w:spacing w:line="240" w:lineRule="auto"/>
      <w:ind w:firstLine="0"/>
      <w:jc w:val="center"/>
    </w:pPr>
    <w:rPr>
      <w:b/>
      <w:sz w:val="28"/>
    </w:rPr>
  </w:style>
  <w:style w:type="character" w:customStyle="1" w:styleId="10">
    <w:name w:val="Заголовок 1 Знак"/>
    <w:basedOn w:val="a0"/>
    <w:link w:val="1"/>
    <w:uiPriority w:val="9"/>
    <w:rsid w:val="00AD607D"/>
    <w:rPr>
      <w:rFonts w:ascii="Times New Roman" w:eastAsiaTheme="majorEastAsia" w:hAnsi="Times New Roman" w:cstheme="majorBidi"/>
      <w:b/>
      <w:sz w:val="26"/>
      <w:szCs w:val="32"/>
    </w:rPr>
  </w:style>
  <w:style w:type="character" w:customStyle="1" w:styleId="21">
    <w:name w:val="Заголовок 2 Знак"/>
    <w:basedOn w:val="a0"/>
    <w:link w:val="20"/>
    <w:uiPriority w:val="9"/>
    <w:rsid w:val="00AD607D"/>
    <w:rPr>
      <w:rFonts w:ascii="Times New Roman" w:eastAsiaTheme="majorEastAsia" w:hAnsi="Times New Roman" w:cstheme="majorBidi"/>
      <w:b/>
      <w:sz w:val="26"/>
      <w:szCs w:val="26"/>
    </w:rPr>
  </w:style>
  <w:style w:type="character" w:customStyle="1" w:styleId="40">
    <w:name w:val="Заголовок 4 Знак"/>
    <w:basedOn w:val="a0"/>
    <w:link w:val="4"/>
    <w:uiPriority w:val="9"/>
    <w:rsid w:val="00AD607D"/>
    <w:rPr>
      <w:rFonts w:ascii="Times New Roman" w:eastAsiaTheme="majorEastAsia" w:hAnsi="Times New Roman" w:cstheme="majorBidi"/>
      <w:iCs/>
      <w:sz w:val="26"/>
    </w:rPr>
  </w:style>
  <w:style w:type="character" w:customStyle="1" w:styleId="30">
    <w:name w:val="Заголовок 3 Знак"/>
    <w:basedOn w:val="a0"/>
    <w:link w:val="3"/>
    <w:uiPriority w:val="9"/>
    <w:rsid w:val="00AD607D"/>
    <w:rPr>
      <w:rFonts w:ascii="Times New Roman" w:eastAsiaTheme="majorEastAsia" w:hAnsi="Times New Roman" w:cstheme="majorBidi"/>
      <w:b/>
      <w:sz w:val="26"/>
      <w:szCs w:val="24"/>
    </w:rPr>
  </w:style>
  <w:style w:type="character" w:customStyle="1" w:styleId="50">
    <w:name w:val="Заголовок 5 Знак"/>
    <w:basedOn w:val="a0"/>
    <w:link w:val="5"/>
    <w:uiPriority w:val="9"/>
    <w:rsid w:val="00AD607D"/>
    <w:rPr>
      <w:rFonts w:ascii="Times New Roman" w:eastAsiaTheme="majorEastAsia" w:hAnsi="Times New Roman" w:cstheme="majorBidi"/>
      <w:b/>
      <w:sz w:val="26"/>
    </w:rPr>
  </w:style>
  <w:style w:type="paragraph" w:customStyle="1" w:styleId="a4">
    <w:name w:val="табличный"/>
    <w:basedOn w:val="a"/>
    <w:next w:val="a"/>
    <w:qFormat/>
    <w:rsid w:val="00BE7F98"/>
    <w:pPr>
      <w:spacing w:line="240" w:lineRule="auto"/>
      <w:ind w:firstLine="0"/>
      <w:jc w:val="center"/>
    </w:pPr>
    <w:rPr>
      <w:sz w:val="20"/>
    </w:rPr>
  </w:style>
  <w:style w:type="paragraph" w:styleId="a5">
    <w:name w:val="header"/>
    <w:aliases w:val="Titul,Heder,Знак11,OfferteNr,Знак5,Знак12,Знак121,Знак1211,Знак13"/>
    <w:basedOn w:val="a"/>
    <w:link w:val="a6"/>
    <w:uiPriority w:val="99"/>
    <w:unhideWhenUsed/>
    <w:rsid w:val="006F7CE0"/>
    <w:pPr>
      <w:tabs>
        <w:tab w:val="center" w:pos="4677"/>
        <w:tab w:val="right" w:pos="9355"/>
      </w:tabs>
      <w:spacing w:line="240" w:lineRule="auto"/>
    </w:pPr>
  </w:style>
  <w:style w:type="character" w:customStyle="1" w:styleId="a6">
    <w:name w:val="Верхний колонтитул Знак"/>
    <w:aliases w:val="Titul Знак,Heder Знак,Знак11 Знак,OfferteNr Знак,Знак5 Знак,Знак12 Знак,Знак121 Знак,Знак1211 Знак,Знак13 Знак"/>
    <w:basedOn w:val="a0"/>
    <w:link w:val="a5"/>
    <w:uiPriority w:val="99"/>
    <w:rsid w:val="006F7CE0"/>
    <w:rPr>
      <w:rFonts w:ascii="Times New Roman" w:hAnsi="Times New Roman"/>
      <w:sz w:val="26"/>
    </w:rPr>
  </w:style>
  <w:style w:type="paragraph" w:styleId="a7">
    <w:name w:val="footer"/>
    <w:aliases w:val="Обычный01"/>
    <w:basedOn w:val="a"/>
    <w:link w:val="a8"/>
    <w:uiPriority w:val="99"/>
    <w:unhideWhenUsed/>
    <w:rsid w:val="006F7CE0"/>
    <w:pPr>
      <w:tabs>
        <w:tab w:val="center" w:pos="4677"/>
        <w:tab w:val="right" w:pos="9355"/>
      </w:tabs>
      <w:spacing w:line="240" w:lineRule="auto"/>
    </w:pPr>
  </w:style>
  <w:style w:type="character" w:customStyle="1" w:styleId="a8">
    <w:name w:val="Нижний колонтитул Знак"/>
    <w:aliases w:val="Обычный01 Знак"/>
    <w:basedOn w:val="a0"/>
    <w:link w:val="a7"/>
    <w:uiPriority w:val="99"/>
    <w:rsid w:val="006F7CE0"/>
    <w:rPr>
      <w:rFonts w:ascii="Times New Roman" w:hAnsi="Times New Roman"/>
      <w:sz w:val="26"/>
    </w:rPr>
  </w:style>
  <w:style w:type="character" w:customStyle="1" w:styleId="60">
    <w:name w:val="Заголовок 6 Знак"/>
    <w:basedOn w:val="a0"/>
    <w:link w:val="6"/>
    <w:uiPriority w:val="9"/>
    <w:rsid w:val="00AD607D"/>
    <w:rPr>
      <w:rFonts w:ascii="Times New Roman" w:eastAsiaTheme="majorEastAsia" w:hAnsi="Times New Roman" w:cstheme="majorBidi"/>
      <w:b/>
      <w:sz w:val="26"/>
    </w:rPr>
  </w:style>
  <w:style w:type="paragraph" w:customStyle="1" w:styleId="a9">
    <w:name w:val="Жирный титул"/>
    <w:basedOn w:val="a"/>
    <w:link w:val="aa"/>
    <w:rsid w:val="00D03F73"/>
    <w:pPr>
      <w:jc w:val="center"/>
    </w:pPr>
    <w:rPr>
      <w:b/>
      <w:sz w:val="32"/>
    </w:rPr>
  </w:style>
  <w:style w:type="paragraph" w:customStyle="1" w:styleId="ab">
    <w:name w:val="Табличный титул"/>
    <w:basedOn w:val="a"/>
    <w:link w:val="ac"/>
    <w:qFormat/>
    <w:rsid w:val="00D03F73"/>
    <w:pPr>
      <w:spacing w:line="300" w:lineRule="auto"/>
      <w:ind w:firstLine="0"/>
      <w:jc w:val="left"/>
    </w:pPr>
  </w:style>
  <w:style w:type="character" w:customStyle="1" w:styleId="aa">
    <w:name w:val="Жирный титул Знак"/>
    <w:basedOn w:val="a0"/>
    <w:link w:val="a9"/>
    <w:rsid w:val="00D03F73"/>
    <w:rPr>
      <w:rFonts w:ascii="Times New Roman" w:hAnsi="Times New Roman"/>
      <w:b/>
      <w:sz w:val="32"/>
    </w:rPr>
  </w:style>
  <w:style w:type="character" w:customStyle="1" w:styleId="ac">
    <w:name w:val="Табличный титул Знак"/>
    <w:basedOn w:val="a0"/>
    <w:link w:val="ab"/>
    <w:rsid w:val="00D03F73"/>
    <w:rPr>
      <w:rFonts w:ascii="Times New Roman" w:hAnsi="Times New Roman"/>
      <w:sz w:val="26"/>
    </w:rPr>
  </w:style>
  <w:style w:type="character" w:styleId="ad">
    <w:name w:val="line number"/>
    <w:basedOn w:val="a0"/>
    <w:uiPriority w:val="99"/>
    <w:semiHidden/>
    <w:unhideWhenUsed/>
    <w:rsid w:val="00D41A8E"/>
  </w:style>
  <w:style w:type="table" w:styleId="ae">
    <w:name w:val="Table Grid"/>
    <w:basedOn w:val="a1"/>
    <w:uiPriority w:val="39"/>
    <w:rsid w:val="00954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OC Heading"/>
    <w:basedOn w:val="1"/>
    <w:next w:val="a"/>
    <w:uiPriority w:val="39"/>
    <w:unhideWhenUsed/>
    <w:rsid w:val="00283DB0"/>
    <w:pPr>
      <w:numPr>
        <w:numId w:val="0"/>
      </w:numPr>
      <w:spacing w:before="240" w:line="259" w:lineRule="auto"/>
      <w:jc w:val="left"/>
      <w:outlineLvl w:val="9"/>
    </w:pPr>
    <w:rPr>
      <w:rFonts w:asciiTheme="majorHAnsi" w:hAnsiTheme="majorHAnsi"/>
      <w:b w:val="0"/>
      <w:color w:val="2E74B5" w:themeColor="accent1" w:themeShade="BF"/>
      <w:sz w:val="32"/>
      <w:lang w:eastAsia="ru-RU"/>
    </w:rPr>
  </w:style>
  <w:style w:type="paragraph" w:customStyle="1" w:styleId="af0">
    <w:name w:val="_Обычный"/>
    <w:basedOn w:val="a"/>
    <w:link w:val="af1"/>
    <w:rsid w:val="00D900E7"/>
    <w:pPr>
      <w:spacing w:after="200"/>
      <w:jc w:val="left"/>
    </w:pPr>
    <w:rPr>
      <w:rFonts w:eastAsiaTheme="minorEastAsia"/>
      <w:lang w:eastAsia="ru-RU"/>
    </w:rPr>
  </w:style>
  <w:style w:type="character" w:customStyle="1" w:styleId="af1">
    <w:name w:val="_Обычный Знак"/>
    <w:basedOn w:val="a0"/>
    <w:link w:val="af0"/>
    <w:locked/>
    <w:rsid w:val="00D900E7"/>
    <w:rPr>
      <w:rFonts w:ascii="Times New Roman" w:eastAsiaTheme="minorEastAsia" w:hAnsi="Times New Roman"/>
      <w:sz w:val="26"/>
      <w:lang w:eastAsia="ru-RU"/>
    </w:rPr>
  </w:style>
  <w:style w:type="paragraph" w:styleId="af2">
    <w:name w:val="List Paragraph"/>
    <w:basedOn w:val="a"/>
    <w:uiPriority w:val="34"/>
    <w:qFormat/>
    <w:rsid w:val="00D900E7"/>
    <w:pPr>
      <w:ind w:left="720"/>
      <w:contextualSpacing/>
    </w:pPr>
  </w:style>
  <w:style w:type="table" w:customStyle="1" w:styleId="TableGridReport1">
    <w:name w:val="Table Grid Report1"/>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1"/>
    <w:next w:val="ae"/>
    <w:uiPriority w:val="59"/>
    <w:rsid w:val="004B530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AA">
    <w:name w:val="! AAA !"/>
    <w:link w:val="AAA0"/>
    <w:uiPriority w:val="99"/>
    <w:rsid w:val="00D23B00"/>
    <w:pPr>
      <w:spacing w:after="120" w:line="240" w:lineRule="auto"/>
      <w:jc w:val="both"/>
    </w:pPr>
    <w:rPr>
      <w:rFonts w:ascii="Times New Roman" w:eastAsia="Times New Roman" w:hAnsi="Times New Roman" w:cs="Times New Roman"/>
      <w:sz w:val="16"/>
      <w:szCs w:val="20"/>
      <w:lang w:eastAsia="ru-RU"/>
    </w:rPr>
  </w:style>
  <w:style w:type="character" w:customStyle="1" w:styleId="AAA0">
    <w:name w:val="! AAA ! Знак"/>
    <w:link w:val="AAA"/>
    <w:uiPriority w:val="99"/>
    <w:locked/>
    <w:rsid w:val="00D23B00"/>
    <w:rPr>
      <w:rFonts w:ascii="Times New Roman" w:eastAsia="Times New Roman" w:hAnsi="Times New Roman" w:cs="Times New Roman"/>
      <w:sz w:val="16"/>
      <w:szCs w:val="20"/>
      <w:lang w:eastAsia="ru-RU"/>
    </w:rPr>
  </w:style>
  <w:style w:type="table" w:customStyle="1" w:styleId="TableGridReport5">
    <w:name w:val="Table Grid Report5"/>
    <w:basedOn w:val="a1"/>
    <w:next w:val="ae"/>
    <w:uiPriority w:val="59"/>
    <w:rsid w:val="00A1629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1"/>
    <w:next w:val="ae"/>
    <w:uiPriority w:val="59"/>
    <w:rsid w:val="002D506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1"/>
    <w:next w:val="ae"/>
    <w:uiPriority w:val="59"/>
    <w:rsid w:val="00A039E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3">
    <w:name w:val="Основной текст_"/>
    <w:basedOn w:val="a0"/>
    <w:link w:val="14"/>
    <w:rsid w:val="009E6869"/>
    <w:rPr>
      <w:rFonts w:ascii="Times New Roman" w:hAnsi="Times New Roman"/>
      <w:sz w:val="27"/>
      <w:szCs w:val="27"/>
      <w:shd w:val="clear" w:color="auto" w:fill="FFFFFF"/>
    </w:rPr>
  </w:style>
  <w:style w:type="paragraph" w:customStyle="1" w:styleId="14">
    <w:name w:val="Основной текст14"/>
    <w:basedOn w:val="a"/>
    <w:link w:val="af3"/>
    <w:rsid w:val="009E6869"/>
    <w:pPr>
      <w:widowControl w:val="0"/>
      <w:shd w:val="clear" w:color="auto" w:fill="FFFFFF"/>
      <w:spacing w:after="200" w:line="480" w:lineRule="exact"/>
      <w:ind w:hanging="700"/>
      <w:jc w:val="left"/>
    </w:pPr>
    <w:rPr>
      <w:sz w:val="27"/>
      <w:szCs w:val="27"/>
    </w:rPr>
  </w:style>
  <w:style w:type="table" w:customStyle="1" w:styleId="TableGridReport11">
    <w:name w:val="Table Grid Report11"/>
    <w:basedOn w:val="a1"/>
    <w:next w:val="ae"/>
    <w:uiPriority w:val="59"/>
    <w:rsid w:val="00F937E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
    <w:name w:val="Table Grid Report12"/>
    <w:basedOn w:val="a1"/>
    <w:next w:val="ae"/>
    <w:uiPriority w:val="59"/>
    <w:rsid w:val="00F3107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1"/>
    <w:next w:val="ae"/>
    <w:uiPriority w:val="59"/>
    <w:rsid w:val="00EE797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
    <w:name w:val="List Bullet 2"/>
    <w:basedOn w:val="a"/>
    <w:semiHidden/>
    <w:unhideWhenUsed/>
    <w:rsid w:val="00EE7970"/>
    <w:pPr>
      <w:numPr>
        <w:numId w:val="2"/>
      </w:numPr>
      <w:tabs>
        <w:tab w:val="clear" w:pos="643"/>
      </w:tabs>
      <w:spacing w:after="200" w:line="276" w:lineRule="auto"/>
      <w:ind w:left="0" w:firstLine="0"/>
      <w:contextualSpacing/>
      <w:jc w:val="left"/>
    </w:pPr>
    <w:rPr>
      <w:rFonts w:eastAsia="Times New Roman"/>
      <w:sz w:val="24"/>
      <w:lang w:eastAsia="ru-RU"/>
    </w:rPr>
  </w:style>
  <w:style w:type="table" w:customStyle="1" w:styleId="TableGridReport16">
    <w:name w:val="Table Grid Report16"/>
    <w:basedOn w:val="a1"/>
    <w:next w:val="ae"/>
    <w:uiPriority w:val="59"/>
    <w:rsid w:val="00ED124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
    <w:name w:val="Table Grid Report17"/>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8">
    <w:name w:val="Table Grid Report18"/>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9">
    <w:name w:val="Table Grid Report19"/>
    <w:basedOn w:val="a1"/>
    <w:next w:val="ae"/>
    <w:uiPriority w:val="59"/>
    <w:rsid w:val="002B1E5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0">
    <w:name w:val="Table Grid Report20"/>
    <w:basedOn w:val="a1"/>
    <w:next w:val="ae"/>
    <w:uiPriority w:val="59"/>
    <w:rsid w:val="00EF055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4">
    <w:name w:val="annotation reference"/>
    <w:basedOn w:val="a0"/>
    <w:uiPriority w:val="99"/>
    <w:semiHidden/>
    <w:unhideWhenUsed/>
    <w:rsid w:val="00CA0AF8"/>
    <w:rPr>
      <w:sz w:val="16"/>
      <w:szCs w:val="16"/>
    </w:rPr>
  </w:style>
  <w:style w:type="paragraph" w:styleId="af5">
    <w:name w:val="annotation text"/>
    <w:basedOn w:val="a"/>
    <w:link w:val="af6"/>
    <w:uiPriority w:val="99"/>
    <w:semiHidden/>
    <w:unhideWhenUsed/>
    <w:rsid w:val="00CA0AF8"/>
    <w:pPr>
      <w:spacing w:line="240" w:lineRule="auto"/>
    </w:pPr>
    <w:rPr>
      <w:sz w:val="20"/>
      <w:szCs w:val="20"/>
    </w:rPr>
  </w:style>
  <w:style w:type="character" w:customStyle="1" w:styleId="af6">
    <w:name w:val="Текст примечания Знак"/>
    <w:basedOn w:val="a0"/>
    <w:link w:val="af5"/>
    <w:uiPriority w:val="99"/>
    <w:semiHidden/>
    <w:rsid w:val="00CA0AF8"/>
    <w:rPr>
      <w:rFonts w:ascii="Times New Roman" w:hAnsi="Times New Roman"/>
      <w:sz w:val="20"/>
      <w:szCs w:val="20"/>
    </w:rPr>
  </w:style>
  <w:style w:type="paragraph" w:styleId="af7">
    <w:name w:val="annotation subject"/>
    <w:basedOn w:val="af5"/>
    <w:next w:val="af5"/>
    <w:link w:val="af8"/>
    <w:uiPriority w:val="99"/>
    <w:semiHidden/>
    <w:unhideWhenUsed/>
    <w:rsid w:val="00CA0AF8"/>
    <w:rPr>
      <w:b/>
      <w:bCs/>
    </w:rPr>
  </w:style>
  <w:style w:type="character" w:customStyle="1" w:styleId="af8">
    <w:name w:val="Тема примечания Знак"/>
    <w:basedOn w:val="af6"/>
    <w:link w:val="af7"/>
    <w:uiPriority w:val="99"/>
    <w:semiHidden/>
    <w:rsid w:val="00CA0AF8"/>
    <w:rPr>
      <w:rFonts w:ascii="Times New Roman" w:hAnsi="Times New Roman"/>
      <w:b/>
      <w:bCs/>
      <w:sz w:val="20"/>
      <w:szCs w:val="20"/>
    </w:rPr>
  </w:style>
  <w:style w:type="paragraph" w:styleId="af9">
    <w:name w:val="Balloon Text"/>
    <w:basedOn w:val="a"/>
    <w:link w:val="afa"/>
    <w:uiPriority w:val="99"/>
    <w:semiHidden/>
    <w:unhideWhenUsed/>
    <w:rsid w:val="00CA0AF8"/>
    <w:pPr>
      <w:spacing w:line="240" w:lineRule="auto"/>
    </w:pPr>
    <w:rPr>
      <w:rFonts w:ascii="Segoe UI" w:hAnsi="Segoe UI" w:cs="Segoe UI"/>
      <w:sz w:val="18"/>
      <w:szCs w:val="18"/>
    </w:rPr>
  </w:style>
  <w:style w:type="character" w:customStyle="1" w:styleId="afa">
    <w:name w:val="Текст выноски Знак"/>
    <w:basedOn w:val="a0"/>
    <w:link w:val="af9"/>
    <w:uiPriority w:val="99"/>
    <w:semiHidden/>
    <w:rsid w:val="00CA0AF8"/>
    <w:rPr>
      <w:rFonts w:ascii="Segoe UI" w:hAnsi="Segoe UI" w:cs="Segoe UI"/>
      <w:sz w:val="18"/>
      <w:szCs w:val="18"/>
    </w:rPr>
  </w:style>
  <w:style w:type="table" w:customStyle="1" w:styleId="TableGridReport25">
    <w:name w:val="Table Grid Report25"/>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8">
    <w:name w:val="Table Grid Report28"/>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9">
    <w:name w:val="Table Grid Report29"/>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0">
    <w:name w:val="Table Grid Report30"/>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1">
    <w:name w:val="Table Grid Report31"/>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2">
    <w:name w:val="Table Grid Report32"/>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3">
    <w:name w:val="Table Grid Report33"/>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121"/>
    <w:basedOn w:val="a1"/>
    <w:next w:val="ae"/>
    <w:rsid w:val="0096603C"/>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b">
    <w:name w:val="Абзац"/>
    <w:basedOn w:val="a"/>
    <w:link w:val="afc"/>
    <w:rsid w:val="00E554B6"/>
    <w:pPr>
      <w:spacing w:before="120" w:after="60" w:line="276" w:lineRule="auto"/>
      <w:ind w:firstLine="567"/>
      <w:jc w:val="left"/>
    </w:pPr>
    <w:rPr>
      <w:rFonts w:eastAsiaTheme="minorEastAsia"/>
      <w:sz w:val="24"/>
      <w:szCs w:val="24"/>
      <w:lang w:eastAsia="ru-RU"/>
    </w:rPr>
  </w:style>
  <w:style w:type="character" w:customStyle="1" w:styleId="afc">
    <w:name w:val="Абзац Знак"/>
    <w:link w:val="afb"/>
    <w:rsid w:val="00E554B6"/>
    <w:rPr>
      <w:rFonts w:ascii="Times New Roman" w:eastAsiaTheme="minorEastAsia" w:hAnsi="Times New Roman"/>
      <w:sz w:val="24"/>
      <w:szCs w:val="24"/>
      <w:lang w:eastAsia="ru-RU"/>
    </w:rPr>
  </w:style>
  <w:style w:type="table" w:customStyle="1" w:styleId="TableGridReport34">
    <w:name w:val="Table Grid Report34"/>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5">
    <w:name w:val="Table Grid Report35"/>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1211"/>
    <w:basedOn w:val="a1"/>
    <w:next w:val="ae"/>
    <w:uiPriority w:val="59"/>
    <w:rsid w:val="00AF79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122"/>
    <w:basedOn w:val="a1"/>
    <w:next w:val="ae"/>
    <w:rsid w:val="00AD3C5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1212"/>
    <w:basedOn w:val="a1"/>
    <w:next w:val="ae"/>
    <w:uiPriority w:val="59"/>
    <w:rsid w:val="005A010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6">
    <w:name w:val="Table Grid Report36"/>
    <w:basedOn w:val="a1"/>
    <w:next w:val="ae"/>
    <w:uiPriority w:val="59"/>
    <w:rsid w:val="0046311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7">
    <w:name w:val="Table Grid Report37"/>
    <w:basedOn w:val="a1"/>
    <w:next w:val="ae"/>
    <w:uiPriority w:val="59"/>
    <w:rsid w:val="00CD17C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8">
    <w:name w:val="Table Grid Report38"/>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9">
    <w:name w:val="Table Grid Report39"/>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0">
    <w:name w:val="Table Grid Report40"/>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4">
    <w:name w:val="Table Grid Report44"/>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5">
    <w:name w:val="Table Grid Report45"/>
    <w:basedOn w:val="a1"/>
    <w:next w:val="ae"/>
    <w:uiPriority w:val="59"/>
    <w:rsid w:val="0034781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6">
    <w:name w:val="Table Grid Report46"/>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7">
    <w:name w:val="Table Grid Report47"/>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9">
    <w:name w:val="Table Grid Report49"/>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0">
    <w:name w:val="Table Grid Report50"/>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1">
    <w:name w:val="Table Grid Report51"/>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123"/>
    <w:basedOn w:val="a1"/>
    <w:next w:val="ae"/>
    <w:rsid w:val="000C134D"/>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1">
    <w:name w:val="toc 1"/>
    <w:basedOn w:val="a"/>
    <w:next w:val="a"/>
    <w:autoRedefine/>
    <w:uiPriority w:val="39"/>
    <w:unhideWhenUsed/>
    <w:rsid w:val="002C395C"/>
    <w:pPr>
      <w:spacing w:after="100"/>
    </w:pPr>
  </w:style>
  <w:style w:type="paragraph" w:styleId="22">
    <w:name w:val="toc 2"/>
    <w:basedOn w:val="a"/>
    <w:next w:val="a"/>
    <w:autoRedefine/>
    <w:uiPriority w:val="39"/>
    <w:unhideWhenUsed/>
    <w:rsid w:val="002C395C"/>
    <w:pPr>
      <w:spacing w:after="100"/>
      <w:ind w:left="260"/>
    </w:pPr>
  </w:style>
  <w:style w:type="paragraph" w:styleId="31">
    <w:name w:val="toc 3"/>
    <w:basedOn w:val="a"/>
    <w:next w:val="a"/>
    <w:autoRedefine/>
    <w:uiPriority w:val="39"/>
    <w:unhideWhenUsed/>
    <w:rsid w:val="002C395C"/>
    <w:pPr>
      <w:spacing w:after="100"/>
      <w:ind w:left="520"/>
    </w:pPr>
  </w:style>
  <w:style w:type="paragraph" w:styleId="41">
    <w:name w:val="toc 4"/>
    <w:basedOn w:val="a"/>
    <w:next w:val="a"/>
    <w:autoRedefine/>
    <w:uiPriority w:val="39"/>
    <w:unhideWhenUsed/>
    <w:rsid w:val="002C395C"/>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395C"/>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395C"/>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2C395C"/>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2C395C"/>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2C395C"/>
    <w:pPr>
      <w:spacing w:after="100" w:line="259" w:lineRule="auto"/>
      <w:ind w:left="1760" w:firstLine="0"/>
      <w:jc w:val="left"/>
    </w:pPr>
    <w:rPr>
      <w:rFonts w:asciiTheme="minorHAnsi" w:eastAsiaTheme="minorEastAsia" w:hAnsiTheme="minorHAnsi"/>
      <w:sz w:val="22"/>
      <w:lang w:eastAsia="ru-RU"/>
    </w:rPr>
  </w:style>
  <w:style w:type="character" w:styleId="afd">
    <w:name w:val="Hyperlink"/>
    <w:basedOn w:val="a0"/>
    <w:uiPriority w:val="99"/>
    <w:unhideWhenUsed/>
    <w:rsid w:val="002C395C"/>
    <w:rPr>
      <w:color w:val="0563C1" w:themeColor="hyperlink"/>
      <w:u w:val="single"/>
    </w:rPr>
  </w:style>
  <w:style w:type="character" w:styleId="afe">
    <w:name w:val="FollowedHyperlink"/>
    <w:basedOn w:val="a0"/>
    <w:uiPriority w:val="99"/>
    <w:semiHidden/>
    <w:unhideWhenUsed/>
    <w:rsid w:val="00803551"/>
    <w:rPr>
      <w:color w:val="954F72"/>
      <w:u w:val="single"/>
    </w:rPr>
  </w:style>
  <w:style w:type="paragraph" w:customStyle="1" w:styleId="msonormal0">
    <w:name w:val="msonormal"/>
    <w:basedOn w:val="a"/>
    <w:rsid w:val="00803551"/>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9">
    <w:name w:val="xl69"/>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70">
    <w:name w:val="xl70"/>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1">
    <w:name w:val="xl71"/>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2">
    <w:name w:val="xl72"/>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563C1"/>
      <w:sz w:val="24"/>
      <w:szCs w:val="24"/>
      <w:u w:val="single"/>
      <w:lang w:eastAsia="ru-RU"/>
    </w:rPr>
  </w:style>
  <w:style w:type="paragraph" w:customStyle="1" w:styleId="0">
    <w:name w:val="0. Заголовок без нумерации"/>
    <w:next w:val="a"/>
    <w:link w:val="00"/>
    <w:uiPriority w:val="1"/>
    <w:rsid w:val="00FE5242"/>
    <w:pPr>
      <w:keepNext/>
      <w:keepLines/>
      <w:autoSpaceDE w:val="0"/>
      <w:autoSpaceDN w:val="0"/>
      <w:spacing w:before="120" w:after="0" w:line="360" w:lineRule="auto"/>
      <w:jc w:val="center"/>
      <w:outlineLvl w:val="0"/>
    </w:pPr>
    <w:rPr>
      <w:rFonts w:ascii="Times New Roman" w:eastAsia="Times New Roman" w:hAnsi="Times New Roman" w:cs="Times New Roman"/>
      <w:b/>
      <w:bCs/>
      <w:sz w:val="26"/>
      <w:szCs w:val="26"/>
      <w:lang w:eastAsia="ru-RU" w:bidi="ru-RU"/>
    </w:rPr>
  </w:style>
  <w:style w:type="character" w:customStyle="1" w:styleId="00">
    <w:name w:val="0. Заголовок без нумерации Знак"/>
    <w:basedOn w:val="a0"/>
    <w:link w:val="0"/>
    <w:uiPriority w:val="1"/>
    <w:rsid w:val="00FE5242"/>
    <w:rPr>
      <w:rFonts w:ascii="Times New Roman" w:eastAsia="Times New Roman" w:hAnsi="Times New Roman" w:cs="Times New Roman"/>
      <w:b/>
      <w:bCs/>
      <w:sz w:val="26"/>
      <w:szCs w:val="26"/>
      <w:lang w:eastAsia="ru-RU" w:bidi="ru-RU"/>
    </w:rPr>
  </w:style>
  <w:style w:type="paragraph" w:customStyle="1" w:styleId="aff">
    <w:name w:val="!таблица"/>
    <w:basedOn w:val="aff0"/>
    <w:next w:val="a"/>
    <w:uiPriority w:val="1"/>
    <w:rsid w:val="00FE5242"/>
    <w:pPr>
      <w:keepNext/>
      <w:keepLines/>
      <w:autoSpaceDE w:val="0"/>
      <w:autoSpaceDN w:val="0"/>
      <w:spacing w:before="60"/>
      <w:ind w:firstLine="0"/>
    </w:pPr>
    <w:rPr>
      <w:rFonts w:eastAsia="Times New Roman" w:cs="Times New Roman"/>
      <w:b/>
      <w:i w:val="0"/>
      <w:color w:val="auto"/>
      <w:sz w:val="26"/>
      <w:szCs w:val="24"/>
      <w:lang w:eastAsia="ru-RU" w:bidi="ru-RU"/>
    </w:rPr>
  </w:style>
  <w:style w:type="paragraph" w:styleId="aff0">
    <w:name w:val="caption"/>
    <w:basedOn w:val="a"/>
    <w:next w:val="a"/>
    <w:uiPriority w:val="35"/>
    <w:semiHidden/>
    <w:unhideWhenUsed/>
    <w:qFormat/>
    <w:rsid w:val="00FE5242"/>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084783">
      <w:bodyDiv w:val="1"/>
      <w:marLeft w:val="0"/>
      <w:marRight w:val="0"/>
      <w:marTop w:val="0"/>
      <w:marBottom w:val="0"/>
      <w:divBdr>
        <w:top w:val="none" w:sz="0" w:space="0" w:color="auto"/>
        <w:left w:val="none" w:sz="0" w:space="0" w:color="auto"/>
        <w:bottom w:val="none" w:sz="0" w:space="0" w:color="auto"/>
        <w:right w:val="none" w:sz="0" w:space="0" w:color="auto"/>
      </w:divBdr>
    </w:div>
    <w:div w:id="53091514">
      <w:bodyDiv w:val="1"/>
      <w:marLeft w:val="0"/>
      <w:marRight w:val="0"/>
      <w:marTop w:val="0"/>
      <w:marBottom w:val="0"/>
      <w:divBdr>
        <w:top w:val="none" w:sz="0" w:space="0" w:color="auto"/>
        <w:left w:val="none" w:sz="0" w:space="0" w:color="auto"/>
        <w:bottom w:val="none" w:sz="0" w:space="0" w:color="auto"/>
        <w:right w:val="none" w:sz="0" w:space="0" w:color="auto"/>
      </w:divBdr>
    </w:div>
    <w:div w:id="66611052">
      <w:bodyDiv w:val="1"/>
      <w:marLeft w:val="0"/>
      <w:marRight w:val="0"/>
      <w:marTop w:val="0"/>
      <w:marBottom w:val="0"/>
      <w:divBdr>
        <w:top w:val="none" w:sz="0" w:space="0" w:color="auto"/>
        <w:left w:val="none" w:sz="0" w:space="0" w:color="auto"/>
        <w:bottom w:val="none" w:sz="0" w:space="0" w:color="auto"/>
        <w:right w:val="none" w:sz="0" w:space="0" w:color="auto"/>
      </w:divBdr>
    </w:div>
    <w:div w:id="151217870">
      <w:bodyDiv w:val="1"/>
      <w:marLeft w:val="0"/>
      <w:marRight w:val="0"/>
      <w:marTop w:val="0"/>
      <w:marBottom w:val="0"/>
      <w:divBdr>
        <w:top w:val="none" w:sz="0" w:space="0" w:color="auto"/>
        <w:left w:val="none" w:sz="0" w:space="0" w:color="auto"/>
        <w:bottom w:val="none" w:sz="0" w:space="0" w:color="auto"/>
        <w:right w:val="none" w:sz="0" w:space="0" w:color="auto"/>
      </w:divBdr>
    </w:div>
    <w:div w:id="153422113">
      <w:bodyDiv w:val="1"/>
      <w:marLeft w:val="0"/>
      <w:marRight w:val="0"/>
      <w:marTop w:val="0"/>
      <w:marBottom w:val="0"/>
      <w:divBdr>
        <w:top w:val="none" w:sz="0" w:space="0" w:color="auto"/>
        <w:left w:val="none" w:sz="0" w:space="0" w:color="auto"/>
        <w:bottom w:val="none" w:sz="0" w:space="0" w:color="auto"/>
        <w:right w:val="none" w:sz="0" w:space="0" w:color="auto"/>
      </w:divBdr>
    </w:div>
    <w:div w:id="322852363">
      <w:bodyDiv w:val="1"/>
      <w:marLeft w:val="0"/>
      <w:marRight w:val="0"/>
      <w:marTop w:val="0"/>
      <w:marBottom w:val="0"/>
      <w:divBdr>
        <w:top w:val="none" w:sz="0" w:space="0" w:color="auto"/>
        <w:left w:val="none" w:sz="0" w:space="0" w:color="auto"/>
        <w:bottom w:val="none" w:sz="0" w:space="0" w:color="auto"/>
        <w:right w:val="none" w:sz="0" w:space="0" w:color="auto"/>
      </w:divBdr>
    </w:div>
    <w:div w:id="481121280">
      <w:bodyDiv w:val="1"/>
      <w:marLeft w:val="0"/>
      <w:marRight w:val="0"/>
      <w:marTop w:val="0"/>
      <w:marBottom w:val="0"/>
      <w:divBdr>
        <w:top w:val="none" w:sz="0" w:space="0" w:color="auto"/>
        <w:left w:val="none" w:sz="0" w:space="0" w:color="auto"/>
        <w:bottom w:val="none" w:sz="0" w:space="0" w:color="auto"/>
        <w:right w:val="none" w:sz="0" w:space="0" w:color="auto"/>
      </w:divBdr>
    </w:div>
    <w:div w:id="531958992">
      <w:bodyDiv w:val="1"/>
      <w:marLeft w:val="0"/>
      <w:marRight w:val="0"/>
      <w:marTop w:val="0"/>
      <w:marBottom w:val="0"/>
      <w:divBdr>
        <w:top w:val="none" w:sz="0" w:space="0" w:color="auto"/>
        <w:left w:val="none" w:sz="0" w:space="0" w:color="auto"/>
        <w:bottom w:val="none" w:sz="0" w:space="0" w:color="auto"/>
        <w:right w:val="none" w:sz="0" w:space="0" w:color="auto"/>
      </w:divBdr>
    </w:div>
    <w:div w:id="535506217">
      <w:bodyDiv w:val="1"/>
      <w:marLeft w:val="0"/>
      <w:marRight w:val="0"/>
      <w:marTop w:val="0"/>
      <w:marBottom w:val="0"/>
      <w:divBdr>
        <w:top w:val="none" w:sz="0" w:space="0" w:color="auto"/>
        <w:left w:val="none" w:sz="0" w:space="0" w:color="auto"/>
        <w:bottom w:val="none" w:sz="0" w:space="0" w:color="auto"/>
        <w:right w:val="none" w:sz="0" w:space="0" w:color="auto"/>
      </w:divBdr>
    </w:div>
    <w:div w:id="546913751">
      <w:bodyDiv w:val="1"/>
      <w:marLeft w:val="0"/>
      <w:marRight w:val="0"/>
      <w:marTop w:val="0"/>
      <w:marBottom w:val="0"/>
      <w:divBdr>
        <w:top w:val="none" w:sz="0" w:space="0" w:color="auto"/>
        <w:left w:val="none" w:sz="0" w:space="0" w:color="auto"/>
        <w:bottom w:val="none" w:sz="0" w:space="0" w:color="auto"/>
        <w:right w:val="none" w:sz="0" w:space="0" w:color="auto"/>
      </w:divBdr>
    </w:div>
    <w:div w:id="591664268">
      <w:bodyDiv w:val="1"/>
      <w:marLeft w:val="0"/>
      <w:marRight w:val="0"/>
      <w:marTop w:val="0"/>
      <w:marBottom w:val="0"/>
      <w:divBdr>
        <w:top w:val="none" w:sz="0" w:space="0" w:color="auto"/>
        <w:left w:val="none" w:sz="0" w:space="0" w:color="auto"/>
        <w:bottom w:val="none" w:sz="0" w:space="0" w:color="auto"/>
        <w:right w:val="none" w:sz="0" w:space="0" w:color="auto"/>
      </w:divBdr>
    </w:div>
    <w:div w:id="608052266">
      <w:bodyDiv w:val="1"/>
      <w:marLeft w:val="0"/>
      <w:marRight w:val="0"/>
      <w:marTop w:val="0"/>
      <w:marBottom w:val="0"/>
      <w:divBdr>
        <w:top w:val="none" w:sz="0" w:space="0" w:color="auto"/>
        <w:left w:val="none" w:sz="0" w:space="0" w:color="auto"/>
        <w:bottom w:val="none" w:sz="0" w:space="0" w:color="auto"/>
        <w:right w:val="none" w:sz="0" w:space="0" w:color="auto"/>
      </w:divBdr>
    </w:div>
    <w:div w:id="614019268">
      <w:bodyDiv w:val="1"/>
      <w:marLeft w:val="0"/>
      <w:marRight w:val="0"/>
      <w:marTop w:val="0"/>
      <w:marBottom w:val="0"/>
      <w:divBdr>
        <w:top w:val="none" w:sz="0" w:space="0" w:color="auto"/>
        <w:left w:val="none" w:sz="0" w:space="0" w:color="auto"/>
        <w:bottom w:val="none" w:sz="0" w:space="0" w:color="auto"/>
        <w:right w:val="none" w:sz="0" w:space="0" w:color="auto"/>
      </w:divBdr>
    </w:div>
    <w:div w:id="623929601">
      <w:bodyDiv w:val="1"/>
      <w:marLeft w:val="0"/>
      <w:marRight w:val="0"/>
      <w:marTop w:val="0"/>
      <w:marBottom w:val="0"/>
      <w:divBdr>
        <w:top w:val="none" w:sz="0" w:space="0" w:color="auto"/>
        <w:left w:val="none" w:sz="0" w:space="0" w:color="auto"/>
        <w:bottom w:val="none" w:sz="0" w:space="0" w:color="auto"/>
        <w:right w:val="none" w:sz="0" w:space="0" w:color="auto"/>
      </w:divBdr>
    </w:div>
    <w:div w:id="700016200">
      <w:bodyDiv w:val="1"/>
      <w:marLeft w:val="0"/>
      <w:marRight w:val="0"/>
      <w:marTop w:val="0"/>
      <w:marBottom w:val="0"/>
      <w:divBdr>
        <w:top w:val="none" w:sz="0" w:space="0" w:color="auto"/>
        <w:left w:val="none" w:sz="0" w:space="0" w:color="auto"/>
        <w:bottom w:val="none" w:sz="0" w:space="0" w:color="auto"/>
        <w:right w:val="none" w:sz="0" w:space="0" w:color="auto"/>
      </w:divBdr>
    </w:div>
    <w:div w:id="703137562">
      <w:bodyDiv w:val="1"/>
      <w:marLeft w:val="0"/>
      <w:marRight w:val="0"/>
      <w:marTop w:val="0"/>
      <w:marBottom w:val="0"/>
      <w:divBdr>
        <w:top w:val="none" w:sz="0" w:space="0" w:color="auto"/>
        <w:left w:val="none" w:sz="0" w:space="0" w:color="auto"/>
        <w:bottom w:val="none" w:sz="0" w:space="0" w:color="auto"/>
        <w:right w:val="none" w:sz="0" w:space="0" w:color="auto"/>
      </w:divBdr>
    </w:div>
    <w:div w:id="752824986">
      <w:bodyDiv w:val="1"/>
      <w:marLeft w:val="0"/>
      <w:marRight w:val="0"/>
      <w:marTop w:val="0"/>
      <w:marBottom w:val="0"/>
      <w:divBdr>
        <w:top w:val="none" w:sz="0" w:space="0" w:color="auto"/>
        <w:left w:val="none" w:sz="0" w:space="0" w:color="auto"/>
        <w:bottom w:val="none" w:sz="0" w:space="0" w:color="auto"/>
        <w:right w:val="none" w:sz="0" w:space="0" w:color="auto"/>
      </w:divBdr>
    </w:div>
    <w:div w:id="777794022">
      <w:bodyDiv w:val="1"/>
      <w:marLeft w:val="0"/>
      <w:marRight w:val="0"/>
      <w:marTop w:val="0"/>
      <w:marBottom w:val="0"/>
      <w:divBdr>
        <w:top w:val="none" w:sz="0" w:space="0" w:color="auto"/>
        <w:left w:val="none" w:sz="0" w:space="0" w:color="auto"/>
        <w:bottom w:val="none" w:sz="0" w:space="0" w:color="auto"/>
        <w:right w:val="none" w:sz="0" w:space="0" w:color="auto"/>
      </w:divBdr>
    </w:div>
    <w:div w:id="789782742">
      <w:bodyDiv w:val="1"/>
      <w:marLeft w:val="0"/>
      <w:marRight w:val="0"/>
      <w:marTop w:val="0"/>
      <w:marBottom w:val="0"/>
      <w:divBdr>
        <w:top w:val="none" w:sz="0" w:space="0" w:color="auto"/>
        <w:left w:val="none" w:sz="0" w:space="0" w:color="auto"/>
        <w:bottom w:val="none" w:sz="0" w:space="0" w:color="auto"/>
        <w:right w:val="none" w:sz="0" w:space="0" w:color="auto"/>
      </w:divBdr>
    </w:div>
    <w:div w:id="843474161">
      <w:bodyDiv w:val="1"/>
      <w:marLeft w:val="0"/>
      <w:marRight w:val="0"/>
      <w:marTop w:val="0"/>
      <w:marBottom w:val="0"/>
      <w:divBdr>
        <w:top w:val="none" w:sz="0" w:space="0" w:color="auto"/>
        <w:left w:val="none" w:sz="0" w:space="0" w:color="auto"/>
        <w:bottom w:val="none" w:sz="0" w:space="0" w:color="auto"/>
        <w:right w:val="none" w:sz="0" w:space="0" w:color="auto"/>
      </w:divBdr>
    </w:div>
    <w:div w:id="910195878">
      <w:bodyDiv w:val="1"/>
      <w:marLeft w:val="0"/>
      <w:marRight w:val="0"/>
      <w:marTop w:val="0"/>
      <w:marBottom w:val="0"/>
      <w:divBdr>
        <w:top w:val="none" w:sz="0" w:space="0" w:color="auto"/>
        <w:left w:val="none" w:sz="0" w:space="0" w:color="auto"/>
        <w:bottom w:val="none" w:sz="0" w:space="0" w:color="auto"/>
        <w:right w:val="none" w:sz="0" w:space="0" w:color="auto"/>
      </w:divBdr>
    </w:div>
    <w:div w:id="924529528">
      <w:bodyDiv w:val="1"/>
      <w:marLeft w:val="0"/>
      <w:marRight w:val="0"/>
      <w:marTop w:val="0"/>
      <w:marBottom w:val="0"/>
      <w:divBdr>
        <w:top w:val="none" w:sz="0" w:space="0" w:color="auto"/>
        <w:left w:val="none" w:sz="0" w:space="0" w:color="auto"/>
        <w:bottom w:val="none" w:sz="0" w:space="0" w:color="auto"/>
        <w:right w:val="none" w:sz="0" w:space="0" w:color="auto"/>
      </w:divBdr>
    </w:div>
    <w:div w:id="1052726868">
      <w:bodyDiv w:val="1"/>
      <w:marLeft w:val="0"/>
      <w:marRight w:val="0"/>
      <w:marTop w:val="0"/>
      <w:marBottom w:val="0"/>
      <w:divBdr>
        <w:top w:val="none" w:sz="0" w:space="0" w:color="auto"/>
        <w:left w:val="none" w:sz="0" w:space="0" w:color="auto"/>
        <w:bottom w:val="none" w:sz="0" w:space="0" w:color="auto"/>
        <w:right w:val="none" w:sz="0" w:space="0" w:color="auto"/>
      </w:divBdr>
    </w:div>
    <w:div w:id="1055617492">
      <w:bodyDiv w:val="1"/>
      <w:marLeft w:val="0"/>
      <w:marRight w:val="0"/>
      <w:marTop w:val="0"/>
      <w:marBottom w:val="0"/>
      <w:divBdr>
        <w:top w:val="none" w:sz="0" w:space="0" w:color="auto"/>
        <w:left w:val="none" w:sz="0" w:space="0" w:color="auto"/>
        <w:bottom w:val="none" w:sz="0" w:space="0" w:color="auto"/>
        <w:right w:val="none" w:sz="0" w:space="0" w:color="auto"/>
      </w:divBdr>
    </w:div>
    <w:div w:id="1169370131">
      <w:bodyDiv w:val="1"/>
      <w:marLeft w:val="0"/>
      <w:marRight w:val="0"/>
      <w:marTop w:val="0"/>
      <w:marBottom w:val="0"/>
      <w:divBdr>
        <w:top w:val="none" w:sz="0" w:space="0" w:color="auto"/>
        <w:left w:val="none" w:sz="0" w:space="0" w:color="auto"/>
        <w:bottom w:val="none" w:sz="0" w:space="0" w:color="auto"/>
        <w:right w:val="none" w:sz="0" w:space="0" w:color="auto"/>
      </w:divBdr>
    </w:div>
    <w:div w:id="1213033743">
      <w:bodyDiv w:val="1"/>
      <w:marLeft w:val="0"/>
      <w:marRight w:val="0"/>
      <w:marTop w:val="0"/>
      <w:marBottom w:val="0"/>
      <w:divBdr>
        <w:top w:val="none" w:sz="0" w:space="0" w:color="auto"/>
        <w:left w:val="none" w:sz="0" w:space="0" w:color="auto"/>
        <w:bottom w:val="none" w:sz="0" w:space="0" w:color="auto"/>
        <w:right w:val="none" w:sz="0" w:space="0" w:color="auto"/>
      </w:divBdr>
    </w:div>
    <w:div w:id="1325208222">
      <w:bodyDiv w:val="1"/>
      <w:marLeft w:val="0"/>
      <w:marRight w:val="0"/>
      <w:marTop w:val="0"/>
      <w:marBottom w:val="0"/>
      <w:divBdr>
        <w:top w:val="none" w:sz="0" w:space="0" w:color="auto"/>
        <w:left w:val="none" w:sz="0" w:space="0" w:color="auto"/>
        <w:bottom w:val="none" w:sz="0" w:space="0" w:color="auto"/>
        <w:right w:val="none" w:sz="0" w:space="0" w:color="auto"/>
      </w:divBdr>
    </w:div>
    <w:div w:id="1346706749">
      <w:bodyDiv w:val="1"/>
      <w:marLeft w:val="0"/>
      <w:marRight w:val="0"/>
      <w:marTop w:val="0"/>
      <w:marBottom w:val="0"/>
      <w:divBdr>
        <w:top w:val="none" w:sz="0" w:space="0" w:color="auto"/>
        <w:left w:val="none" w:sz="0" w:space="0" w:color="auto"/>
        <w:bottom w:val="none" w:sz="0" w:space="0" w:color="auto"/>
        <w:right w:val="none" w:sz="0" w:space="0" w:color="auto"/>
      </w:divBdr>
    </w:div>
    <w:div w:id="1375273955">
      <w:bodyDiv w:val="1"/>
      <w:marLeft w:val="0"/>
      <w:marRight w:val="0"/>
      <w:marTop w:val="0"/>
      <w:marBottom w:val="0"/>
      <w:divBdr>
        <w:top w:val="none" w:sz="0" w:space="0" w:color="auto"/>
        <w:left w:val="none" w:sz="0" w:space="0" w:color="auto"/>
        <w:bottom w:val="none" w:sz="0" w:space="0" w:color="auto"/>
        <w:right w:val="none" w:sz="0" w:space="0" w:color="auto"/>
      </w:divBdr>
    </w:div>
    <w:div w:id="1394305216">
      <w:bodyDiv w:val="1"/>
      <w:marLeft w:val="0"/>
      <w:marRight w:val="0"/>
      <w:marTop w:val="0"/>
      <w:marBottom w:val="0"/>
      <w:divBdr>
        <w:top w:val="none" w:sz="0" w:space="0" w:color="auto"/>
        <w:left w:val="none" w:sz="0" w:space="0" w:color="auto"/>
        <w:bottom w:val="none" w:sz="0" w:space="0" w:color="auto"/>
        <w:right w:val="none" w:sz="0" w:space="0" w:color="auto"/>
      </w:divBdr>
    </w:div>
    <w:div w:id="1483233482">
      <w:bodyDiv w:val="1"/>
      <w:marLeft w:val="0"/>
      <w:marRight w:val="0"/>
      <w:marTop w:val="0"/>
      <w:marBottom w:val="0"/>
      <w:divBdr>
        <w:top w:val="none" w:sz="0" w:space="0" w:color="auto"/>
        <w:left w:val="none" w:sz="0" w:space="0" w:color="auto"/>
        <w:bottom w:val="none" w:sz="0" w:space="0" w:color="auto"/>
        <w:right w:val="none" w:sz="0" w:space="0" w:color="auto"/>
      </w:divBdr>
    </w:div>
    <w:div w:id="1539928091">
      <w:bodyDiv w:val="1"/>
      <w:marLeft w:val="0"/>
      <w:marRight w:val="0"/>
      <w:marTop w:val="0"/>
      <w:marBottom w:val="0"/>
      <w:divBdr>
        <w:top w:val="none" w:sz="0" w:space="0" w:color="auto"/>
        <w:left w:val="none" w:sz="0" w:space="0" w:color="auto"/>
        <w:bottom w:val="none" w:sz="0" w:space="0" w:color="auto"/>
        <w:right w:val="none" w:sz="0" w:space="0" w:color="auto"/>
      </w:divBdr>
    </w:div>
    <w:div w:id="1588731473">
      <w:bodyDiv w:val="1"/>
      <w:marLeft w:val="0"/>
      <w:marRight w:val="0"/>
      <w:marTop w:val="0"/>
      <w:marBottom w:val="0"/>
      <w:divBdr>
        <w:top w:val="none" w:sz="0" w:space="0" w:color="auto"/>
        <w:left w:val="none" w:sz="0" w:space="0" w:color="auto"/>
        <w:bottom w:val="none" w:sz="0" w:space="0" w:color="auto"/>
        <w:right w:val="none" w:sz="0" w:space="0" w:color="auto"/>
      </w:divBdr>
    </w:div>
    <w:div w:id="1603024785">
      <w:bodyDiv w:val="1"/>
      <w:marLeft w:val="0"/>
      <w:marRight w:val="0"/>
      <w:marTop w:val="0"/>
      <w:marBottom w:val="0"/>
      <w:divBdr>
        <w:top w:val="none" w:sz="0" w:space="0" w:color="auto"/>
        <w:left w:val="none" w:sz="0" w:space="0" w:color="auto"/>
        <w:bottom w:val="none" w:sz="0" w:space="0" w:color="auto"/>
        <w:right w:val="none" w:sz="0" w:space="0" w:color="auto"/>
      </w:divBdr>
    </w:div>
    <w:div w:id="1611545336">
      <w:bodyDiv w:val="1"/>
      <w:marLeft w:val="0"/>
      <w:marRight w:val="0"/>
      <w:marTop w:val="0"/>
      <w:marBottom w:val="0"/>
      <w:divBdr>
        <w:top w:val="none" w:sz="0" w:space="0" w:color="auto"/>
        <w:left w:val="none" w:sz="0" w:space="0" w:color="auto"/>
        <w:bottom w:val="none" w:sz="0" w:space="0" w:color="auto"/>
        <w:right w:val="none" w:sz="0" w:space="0" w:color="auto"/>
      </w:divBdr>
    </w:div>
    <w:div w:id="1626079284">
      <w:bodyDiv w:val="1"/>
      <w:marLeft w:val="0"/>
      <w:marRight w:val="0"/>
      <w:marTop w:val="0"/>
      <w:marBottom w:val="0"/>
      <w:divBdr>
        <w:top w:val="none" w:sz="0" w:space="0" w:color="auto"/>
        <w:left w:val="none" w:sz="0" w:space="0" w:color="auto"/>
        <w:bottom w:val="none" w:sz="0" w:space="0" w:color="auto"/>
        <w:right w:val="none" w:sz="0" w:space="0" w:color="auto"/>
      </w:divBdr>
    </w:div>
    <w:div w:id="1663270034">
      <w:bodyDiv w:val="1"/>
      <w:marLeft w:val="0"/>
      <w:marRight w:val="0"/>
      <w:marTop w:val="0"/>
      <w:marBottom w:val="0"/>
      <w:divBdr>
        <w:top w:val="none" w:sz="0" w:space="0" w:color="auto"/>
        <w:left w:val="none" w:sz="0" w:space="0" w:color="auto"/>
        <w:bottom w:val="none" w:sz="0" w:space="0" w:color="auto"/>
        <w:right w:val="none" w:sz="0" w:space="0" w:color="auto"/>
      </w:divBdr>
    </w:div>
    <w:div w:id="1793788951">
      <w:bodyDiv w:val="1"/>
      <w:marLeft w:val="0"/>
      <w:marRight w:val="0"/>
      <w:marTop w:val="0"/>
      <w:marBottom w:val="0"/>
      <w:divBdr>
        <w:top w:val="none" w:sz="0" w:space="0" w:color="auto"/>
        <w:left w:val="none" w:sz="0" w:space="0" w:color="auto"/>
        <w:bottom w:val="none" w:sz="0" w:space="0" w:color="auto"/>
        <w:right w:val="none" w:sz="0" w:space="0" w:color="auto"/>
      </w:divBdr>
    </w:div>
    <w:div w:id="1841504815">
      <w:bodyDiv w:val="1"/>
      <w:marLeft w:val="0"/>
      <w:marRight w:val="0"/>
      <w:marTop w:val="0"/>
      <w:marBottom w:val="0"/>
      <w:divBdr>
        <w:top w:val="none" w:sz="0" w:space="0" w:color="auto"/>
        <w:left w:val="none" w:sz="0" w:space="0" w:color="auto"/>
        <w:bottom w:val="none" w:sz="0" w:space="0" w:color="auto"/>
        <w:right w:val="none" w:sz="0" w:space="0" w:color="auto"/>
      </w:divBdr>
    </w:div>
    <w:div w:id="1871645341">
      <w:bodyDiv w:val="1"/>
      <w:marLeft w:val="0"/>
      <w:marRight w:val="0"/>
      <w:marTop w:val="0"/>
      <w:marBottom w:val="0"/>
      <w:divBdr>
        <w:top w:val="none" w:sz="0" w:space="0" w:color="auto"/>
        <w:left w:val="none" w:sz="0" w:space="0" w:color="auto"/>
        <w:bottom w:val="none" w:sz="0" w:space="0" w:color="auto"/>
        <w:right w:val="none" w:sz="0" w:space="0" w:color="auto"/>
      </w:divBdr>
    </w:div>
    <w:div w:id="1872985572">
      <w:bodyDiv w:val="1"/>
      <w:marLeft w:val="0"/>
      <w:marRight w:val="0"/>
      <w:marTop w:val="0"/>
      <w:marBottom w:val="0"/>
      <w:divBdr>
        <w:top w:val="none" w:sz="0" w:space="0" w:color="auto"/>
        <w:left w:val="none" w:sz="0" w:space="0" w:color="auto"/>
        <w:bottom w:val="none" w:sz="0" w:space="0" w:color="auto"/>
        <w:right w:val="none" w:sz="0" w:space="0" w:color="auto"/>
      </w:divBdr>
    </w:div>
    <w:div w:id="1876649098">
      <w:bodyDiv w:val="1"/>
      <w:marLeft w:val="0"/>
      <w:marRight w:val="0"/>
      <w:marTop w:val="0"/>
      <w:marBottom w:val="0"/>
      <w:divBdr>
        <w:top w:val="none" w:sz="0" w:space="0" w:color="auto"/>
        <w:left w:val="none" w:sz="0" w:space="0" w:color="auto"/>
        <w:bottom w:val="none" w:sz="0" w:space="0" w:color="auto"/>
        <w:right w:val="none" w:sz="0" w:space="0" w:color="auto"/>
      </w:divBdr>
    </w:div>
    <w:div w:id="1899121013">
      <w:bodyDiv w:val="1"/>
      <w:marLeft w:val="0"/>
      <w:marRight w:val="0"/>
      <w:marTop w:val="0"/>
      <w:marBottom w:val="0"/>
      <w:divBdr>
        <w:top w:val="none" w:sz="0" w:space="0" w:color="auto"/>
        <w:left w:val="none" w:sz="0" w:space="0" w:color="auto"/>
        <w:bottom w:val="none" w:sz="0" w:space="0" w:color="auto"/>
        <w:right w:val="none" w:sz="0" w:space="0" w:color="auto"/>
      </w:divBdr>
    </w:div>
    <w:div w:id="1978532258">
      <w:bodyDiv w:val="1"/>
      <w:marLeft w:val="0"/>
      <w:marRight w:val="0"/>
      <w:marTop w:val="0"/>
      <w:marBottom w:val="0"/>
      <w:divBdr>
        <w:top w:val="none" w:sz="0" w:space="0" w:color="auto"/>
        <w:left w:val="none" w:sz="0" w:space="0" w:color="auto"/>
        <w:bottom w:val="none" w:sz="0" w:space="0" w:color="auto"/>
        <w:right w:val="none" w:sz="0" w:space="0" w:color="auto"/>
      </w:divBdr>
    </w:div>
    <w:div w:id="2029331329">
      <w:bodyDiv w:val="1"/>
      <w:marLeft w:val="0"/>
      <w:marRight w:val="0"/>
      <w:marTop w:val="0"/>
      <w:marBottom w:val="0"/>
      <w:divBdr>
        <w:top w:val="none" w:sz="0" w:space="0" w:color="auto"/>
        <w:left w:val="none" w:sz="0" w:space="0" w:color="auto"/>
        <w:bottom w:val="none" w:sz="0" w:space="0" w:color="auto"/>
        <w:right w:val="none" w:sz="0" w:space="0" w:color="auto"/>
      </w:divBdr>
    </w:div>
    <w:div w:id="2110662766">
      <w:bodyDiv w:val="1"/>
      <w:marLeft w:val="0"/>
      <w:marRight w:val="0"/>
      <w:marTop w:val="0"/>
      <w:marBottom w:val="0"/>
      <w:divBdr>
        <w:top w:val="none" w:sz="0" w:space="0" w:color="auto"/>
        <w:left w:val="none" w:sz="0" w:space="0" w:color="auto"/>
        <w:bottom w:val="none" w:sz="0" w:space="0" w:color="auto"/>
        <w:right w:val="none" w:sz="0" w:space="0" w:color="auto"/>
      </w:divBdr>
    </w:div>
    <w:div w:id="2111391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binceva\AppData\Local\Microsoft\Windows\INetCache\Content.Outlook\O5JJQ4CX\&#1052;&#1086;&#1081;_4%20&#1091;&#1088;&#1086;&#1074;&#1085;&#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6C1329-068F-4305-B63D-0661805E4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24437</TotalTime>
  <Pages>31</Pages>
  <Words>5490</Words>
  <Characters>31294</Characters>
  <Application>Microsoft Office Word</Application>
  <DocSecurity>0</DocSecurity>
  <Lines>260</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Бабинцева Алена Сергеевна</dc:creator>
  <cp:keywords/>
  <dc:description/>
  <cp:lastModifiedBy>Администратор</cp:lastModifiedBy>
  <cp:revision>436</cp:revision>
  <cp:lastPrinted>2025-08-24T10:36:00Z</cp:lastPrinted>
  <dcterms:created xsi:type="dcterms:W3CDTF">2023-10-30T09:05:00Z</dcterms:created>
  <dcterms:modified xsi:type="dcterms:W3CDTF">2026-04-20T07:29:00Z</dcterms:modified>
</cp:coreProperties>
</file>